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65" w:after="0" w:line="240" w:lineRule="auto"/>
        <w:ind w:left="4508" w:right="4474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0"/>
          <w:b/>
          <w:bCs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9"/>
          <w:b/>
          <w:bCs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</w:rPr>
        <w:t>ó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56" w:lineRule="auto"/>
        <w:ind w:left="7598" w:right="170" w:firstLine="-1776"/>
        <w:jc w:val="left"/>
        <w:tabs>
          <w:tab w:pos="75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1.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9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1"/>
          <w:b/>
          <w:bCs/>
        </w:rPr>
        <w:t>zę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3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ą.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2.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3"/>
          <w:w w:val="11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1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a,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8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h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9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4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4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5"/>
          <w:w w:val="114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4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6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8"/>
          <w:w w:val="116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6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5"/>
          <w:w w:val="116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4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8"/>
          <w:w w:val="114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4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5"/>
          <w:w w:val="114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4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5"/>
          <w:w w:val="114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4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56" w:lineRule="auto"/>
        <w:ind w:left="7598" w:right="60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„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13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13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13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ęc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-3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9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9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00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0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”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–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3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8"/>
          <w:w w:val="113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5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3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5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2"/>
          <w:b/>
          <w:bCs/>
        </w:rPr>
        <w:t>h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7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7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spacing w:val="-8"/>
          <w:w w:val="117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17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17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17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-5"/>
          <w:w w:val="117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17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7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spacing w:val="2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-13"/>
          <w:w w:val="111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101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89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01"/>
          <w:b/>
          <w:bCs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01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0" w:after="0" w:line="240" w:lineRule="auto"/>
        <w:ind w:left="5064" w:right="-20"/>
        <w:jc w:val="left"/>
        <w:tabs>
          <w:tab w:pos="75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2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6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06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6"/>
          <w:b/>
          <w:bCs/>
        </w:rPr>
        <w:t>ze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06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6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6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6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6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6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6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3"/>
          <w:w w:val="10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93"/>
          <w:b/>
          <w:bCs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ń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;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240" w:lineRule="auto"/>
        <w:ind w:right="1257"/>
        <w:jc w:val="righ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1"/>
          <w:w w:val="107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7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7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7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07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107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7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8"/>
          <w:w w:val="107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1,</w:t>
      </w:r>
      <w:r>
        <w:rPr>
          <w:rFonts w:ascii="Times New Roman" w:hAnsi="Times New Roman" w:cs="Times New Roman" w:eastAsia="Times New Roman"/>
          <w:sz w:val="16"/>
          <w:szCs w:val="16"/>
          <w:spacing w:val="1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37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1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100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11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93"/>
          <w:b/>
          <w:bCs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ń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13" w:after="0" w:line="240" w:lineRule="auto"/>
        <w:ind w:right="608"/>
        <w:jc w:val="righ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-2"/>
          <w:w w:val="100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a.</w:t>
      </w:r>
      <w:r>
        <w:rPr>
          <w:rFonts w:ascii="Times New Roman" w:hAnsi="Times New Roman" w:cs="Times New Roman" w:eastAsia="Times New Roman"/>
          <w:sz w:val="16"/>
          <w:szCs w:val="16"/>
          <w:spacing w:val="4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97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97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97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97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97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15"/>
          <w:w w:val="97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97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7"/>
          <w:b/>
          <w:bCs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spacing w:val="9"/>
          <w:w w:val="97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3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1399,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13" w:after="0" w:line="240" w:lineRule="auto"/>
        <w:ind w:right="2050"/>
        <w:jc w:val="righ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37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1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120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11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89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13" w:after="0" w:line="240" w:lineRule="auto"/>
        <w:ind w:left="4675" w:right="-20"/>
        <w:jc w:val="left"/>
        <w:tabs>
          <w:tab w:pos="75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2016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23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240" w:lineRule="auto"/>
        <w:ind w:left="5482" w:right="-20"/>
        <w:jc w:val="left"/>
        <w:tabs>
          <w:tab w:pos="75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3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240" w:lineRule="auto"/>
        <w:ind w:left="4978" w:right="-20"/>
        <w:jc w:val="left"/>
        <w:tabs>
          <w:tab w:pos="75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3"/>
          <w:w w:val="11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1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1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1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93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1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1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3"/>
          <w:w w:val="11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1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240" w:lineRule="auto"/>
        <w:ind w:right="2122"/>
        <w:jc w:val="righ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-4"/>
          <w:w w:val="100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0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spacing w:val="1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2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4"/>
          <w:b/>
          <w:bCs/>
        </w:rPr>
        <w:t>za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01"/>
          <w:b/>
          <w:bCs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32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13" w:after="0" w:line="240" w:lineRule="auto"/>
        <w:ind w:right="2154"/>
        <w:jc w:val="righ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31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1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543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11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94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4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6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18.400002" w:type="dxa"/>
      </w:tblPr>
      <w:tblGrid/>
      <w:tr>
        <w:trPr>
          <w:trHeight w:val="280" w:hRule="exact"/>
        </w:trPr>
        <w:tc>
          <w:tcPr>
            <w:tcW w:w="2613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83" w:after="0" w:line="240" w:lineRule="auto"/>
              <w:ind w:left="40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0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6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7"/>
                <w:w w:val="109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: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392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83" w:after="0" w:line="240" w:lineRule="auto"/>
              <w:ind w:left="112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ys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: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41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/>
            <w:rPr/>
          </w:p>
        </w:tc>
      </w:tr>
      <w:tr>
        <w:trPr>
          <w:trHeight w:val="280" w:hRule="exact"/>
        </w:trPr>
        <w:tc>
          <w:tcPr>
            <w:tcW w:w="2613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0" w:after="0" w:line="184" w:lineRule="exact"/>
              <w:ind w:left="40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w w:val="113"/>
                <w:b/>
                <w:bCs/>
              </w:rPr>
              <w:t>2016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1"/>
                <w:b/>
                <w:bCs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12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1"/>
                <w:b/>
                <w:bCs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23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392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0" w:after="0" w:line="184" w:lineRule="exact"/>
              <w:ind w:left="112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100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00"/>
                <w:b/>
                <w:bCs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9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0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ż.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8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5"/>
                <w:b/>
                <w:bCs/>
              </w:rPr>
              <w:t>Ja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5"/>
                <w:b/>
                <w:bCs/>
              </w:rPr>
              <w:t>ce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5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15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3"/>
                <w:w w:val="110"/>
                <w:b/>
                <w:bCs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41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0" w:after="0" w:line="184" w:lineRule="exact"/>
              <w:ind w:left="735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</w:tbl>
    <w:p>
      <w:pPr>
        <w:jc w:val="left"/>
        <w:spacing w:after="0"/>
        <w:sectPr>
          <w:type w:val="continuous"/>
          <w:pgSz w:w="11900" w:h="16840"/>
          <w:pgMar w:top="1080" w:bottom="280" w:left="480" w:right="500"/>
        </w:sectPr>
      </w:pPr>
      <w:rPr/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70" w:lineRule="exact"/>
        <w:ind w:left="4468" w:right="4514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/>
        <w:pict>
          <v:group style="position:absolute;margin-left:28.08005pt;margin-top:30.463165pt;width:538.7999pt;height:500.8799pt;mso-position-horizontal-relative:page;mso-position-vertical-relative:paragraph;z-index:-1101" coordorigin="562,609" coordsize="10776,10018">
            <v:group style="position:absolute;left:1306;top:614;width:2;height:10008" coordorigin="1306,614" coordsize="2,10008">
              <v:shape style="position:absolute;left:1306;top:614;width:2;height:10008" coordorigin="1306,614" coordsize="0,10008" path="m1306,614l1306,10622e" filled="f" stroked="t" strokeweight=".4799pt" strokecolor="#000000">
                <v:path arrowok="t"/>
              </v:shape>
            </v:group>
            <v:group style="position:absolute;left:2510;top:614;width:2;height:10008" coordorigin="2510,614" coordsize="2,10008">
              <v:shape style="position:absolute;left:2510;top:614;width:2;height:10008" coordorigin="2510,614" coordsize="0,10008" path="m2510,614l2510,10622e" filled="f" stroked="t" strokeweight=".4799pt" strokecolor="#000000">
                <v:path arrowok="t"/>
              </v:shape>
            </v:group>
            <v:group style="position:absolute;left:3648;top:614;width:2;height:10008" coordorigin="3648,614" coordsize="2,10008">
              <v:shape style="position:absolute;left:3648;top:614;width:2;height:10008" coordorigin="3648,614" coordsize="0,10008" path="m3648,614l3648,10622e" filled="f" stroked="t" strokeweight=".4799pt" strokecolor="#000000">
                <v:path arrowok="t"/>
              </v:shape>
            </v:group>
            <v:group style="position:absolute;left:9571;top:614;width:2;height:10008" coordorigin="9571,614" coordsize="2,10008">
              <v:shape style="position:absolute;left:9571;top:614;width:2;height:10008" coordorigin="9571,614" coordsize="0,10008" path="m9571,614l9571,10622e" filled="f" stroked="t" strokeweight=".4799pt" strokecolor="#000000">
                <v:path arrowok="t"/>
              </v:shape>
            </v:group>
            <v:group style="position:absolute;left:10406;top:614;width:2;height:10008" coordorigin="10406,614" coordsize="2,10008">
              <v:shape style="position:absolute;left:10406;top:614;width:2;height:10008" coordorigin="10406,614" coordsize="0,10008" path="m10406,614l10406,10622e" filled="f" stroked="t" strokeweight=".4799pt" strokecolor="#000000">
                <v:path arrowok="t"/>
              </v:shape>
            </v:group>
            <v:group style="position:absolute;left:11333;top:614;width:2;height:10008" coordorigin="11333,614" coordsize="2,10008">
              <v:shape style="position:absolute;left:11333;top:614;width:2;height:10008" coordorigin="11333,614" coordsize="0,10008" path="m11333,614l11333,10622e" filled="f" stroked="t" strokeweight=".4799pt" strokecolor="#000000">
                <v:path arrowok="t"/>
              </v:shape>
            </v:group>
            <v:group style="position:absolute;left:566;top:614;width:10766;height:2" coordorigin="566,614" coordsize="10766,2">
              <v:shape style="position:absolute;left:566;top:614;width:10766;height:2" coordorigin="566,614" coordsize="10766,0" path="m566,614l11333,614e" filled="f" stroked="t" strokeweight=".4799pt" strokecolor="#000000">
                <v:path arrowok="t"/>
              </v:shape>
            </v:group>
            <v:group style="position:absolute;left:566;top:1008;width:10766;height:2" coordorigin="566,1008" coordsize="10766,2">
              <v:shape style="position:absolute;left:566;top:1008;width:10766;height:2" coordorigin="566,1008" coordsize="10766,0" path="m566,1008l11333,1008e" filled="f" stroked="t" strokeweight=".4799pt" strokecolor="#000000">
                <v:path arrowok="t"/>
              </v:shape>
            </v:group>
            <v:group style="position:absolute;left:566;top:614;width:2;height:10008" coordorigin="566,614" coordsize="2,10008">
              <v:shape style="position:absolute;left:566;top:614;width:2;height:10008" coordorigin="566,614" coordsize="0,10008" path="m566,614l566,10622e" filled="f" stroked="t" strokeweight=".4799pt" strokecolor="#000000">
                <v:path arrowok="t"/>
              </v:shape>
            </v:group>
            <v:group style="position:absolute;left:566;top:1204;width:10766;height:2" coordorigin="566,1204" coordsize="10766,2">
              <v:shape style="position:absolute;left:566;top:1204;width:10766;height:2" coordorigin="566,1204" coordsize="10766,0" path="m566,1204l11333,1204e" filled="f" stroked="t" strokeweight=".4799pt" strokecolor="#000000">
                <v:path arrowok="t"/>
              </v:shape>
            </v:group>
            <v:group style="position:absolute;left:566;top:1598;width:10766;height:2" coordorigin="566,1598" coordsize="10766,2">
              <v:shape style="position:absolute;left:566;top:1598;width:10766;height:2" coordorigin="566,1598" coordsize="10766,0" path="m566,1598l11333,1598e" filled="f" stroked="t" strokeweight=".4799pt" strokecolor="#000000">
                <v:path arrowok="t"/>
              </v:shape>
            </v:group>
            <v:group style="position:absolute;left:8366;top:2174;width:1205;height:2" coordorigin="8366,2174" coordsize="1205,2">
              <v:shape style="position:absolute;left:8366;top:2174;width:1205;height:2" coordorigin="8366,2174" coordsize="1205,0" path="m8366,2174l9571,2174e" filled="f" stroked="t" strokeweight=".4799pt" strokecolor="#000000">
                <v:path arrowok="t"/>
              </v:shape>
            </v:group>
            <v:group style="position:absolute;left:566;top:2366;width:10766;height:2" coordorigin="566,2366" coordsize="10766,2">
              <v:shape style="position:absolute;left:566;top:2366;width:10766;height:2" coordorigin="566,2366" coordsize="10766,0" path="m566,2366l11333,2366e" filled="f" stroked="t" strokeweight=".4799pt" strokecolor="#000000">
                <v:path arrowok="t"/>
              </v:shape>
            </v:group>
            <v:group style="position:absolute;left:8366;top:2942;width:1205;height:2" coordorigin="8366,2942" coordsize="1205,2">
              <v:shape style="position:absolute;left:8366;top:2942;width:1205;height:2" coordorigin="8366,2942" coordsize="1205,0" path="m8366,2942l9571,2942e" filled="f" stroked="t" strokeweight=".4799pt" strokecolor="#000000">
                <v:path arrowok="t"/>
              </v:shape>
            </v:group>
            <v:group style="position:absolute;left:566;top:3134;width:10766;height:2" coordorigin="566,3134" coordsize="10766,2">
              <v:shape style="position:absolute;left:566;top:3134;width:10766;height:2" coordorigin="566,3134" coordsize="10766,0" path="m566,3134l11333,3134e" filled="f" stroked="t" strokeweight=".4799pt" strokecolor="#000000">
                <v:path arrowok="t"/>
              </v:shape>
            </v:group>
            <v:group style="position:absolute;left:8366;top:3710;width:1205;height:2" coordorigin="8366,3710" coordsize="1205,2">
              <v:shape style="position:absolute;left:8366;top:3710;width:1205;height:2" coordorigin="8366,3710" coordsize="1205,0" path="m8366,3710l9571,3710e" filled="f" stroked="t" strokeweight=".4799pt" strokecolor="#000000">
                <v:path arrowok="t"/>
              </v:shape>
            </v:group>
            <v:group style="position:absolute;left:566;top:3902;width:10766;height:2" coordorigin="566,3902" coordsize="10766,2">
              <v:shape style="position:absolute;left:566;top:3902;width:10766;height:2" coordorigin="566,3902" coordsize="10766,0" path="m566,3902l11333,3902e" filled="f" stroked="t" strokeweight=".4799pt" strokecolor="#000000">
                <v:path arrowok="t"/>
              </v:shape>
            </v:group>
            <v:group style="position:absolute;left:8458;top:4478;width:1114;height:2" coordorigin="8458,4478" coordsize="1114,2">
              <v:shape style="position:absolute;left:8458;top:4478;width:1114;height:2" coordorigin="8458,4478" coordsize="1114,0" path="m8458,4478l9571,4478e" filled="f" stroked="t" strokeweight=".4799pt" strokecolor="#000000">
                <v:path arrowok="t"/>
              </v:shape>
            </v:group>
            <v:group style="position:absolute;left:566;top:4670;width:10766;height:2" coordorigin="566,4670" coordsize="10766,2">
              <v:shape style="position:absolute;left:566;top:4670;width:10766;height:2" coordorigin="566,4670" coordsize="10766,0" path="m566,4670l11333,4670e" filled="f" stroked="t" strokeweight=".4799pt" strokecolor="#000000">
                <v:path arrowok="t"/>
              </v:shape>
            </v:group>
            <v:group style="position:absolute;left:8458;top:5246;width:1114;height:2" coordorigin="8458,5246" coordsize="1114,2">
              <v:shape style="position:absolute;left:8458;top:5246;width:1114;height:2" coordorigin="8458,5246" coordsize="1114,0" path="m8458,5246l9571,5246e" filled="f" stroked="t" strokeweight=".4799pt" strokecolor="#000000">
                <v:path arrowok="t"/>
              </v:shape>
            </v:group>
            <v:group style="position:absolute;left:566;top:5438;width:10766;height:2" coordorigin="566,5438" coordsize="10766,2">
              <v:shape style="position:absolute;left:566;top:5438;width:10766;height:2" coordorigin="566,5438" coordsize="10766,0" path="m566,5438l11333,5438e" filled="f" stroked="t" strokeweight=".4799pt" strokecolor="#000000">
                <v:path arrowok="t"/>
              </v:shape>
            </v:group>
            <v:group style="position:absolute;left:8366;top:6014;width:1205;height:2" coordorigin="8366,6014" coordsize="1205,2">
              <v:shape style="position:absolute;left:8366;top:6014;width:1205;height:2" coordorigin="8366,6014" coordsize="1205,0" path="m8366,6014l9571,6014e" filled="f" stroked="t" strokeweight=".4799pt" strokecolor="#000000">
                <v:path arrowok="t"/>
              </v:shape>
            </v:group>
            <v:group style="position:absolute;left:566;top:6206;width:10766;height:2" coordorigin="566,6206" coordsize="10766,2">
              <v:shape style="position:absolute;left:566;top:6206;width:10766;height:2" coordorigin="566,6206" coordsize="10766,0" path="m566,6206l11333,6206e" filled="f" stroked="t" strokeweight=".4799pt" strokecolor="#000000">
                <v:path arrowok="t"/>
              </v:shape>
            </v:group>
            <v:group style="position:absolute;left:8366;top:6782;width:1205;height:2" coordorigin="8366,6782" coordsize="1205,2">
              <v:shape style="position:absolute;left:8366;top:6782;width:1205;height:2" coordorigin="8366,6782" coordsize="1205,0" path="m8366,6782l9571,6782e" filled="f" stroked="t" strokeweight=".4799pt" strokecolor="#000000">
                <v:path arrowok="t"/>
              </v:shape>
            </v:group>
            <v:group style="position:absolute;left:566;top:6974;width:10766;height:2" coordorigin="566,6974" coordsize="10766,2">
              <v:shape style="position:absolute;left:566;top:6974;width:10766;height:2" coordorigin="566,6974" coordsize="10766,0" path="m566,6974l11333,6974e" filled="f" stroked="t" strokeweight=".4799pt" strokecolor="#000000">
                <v:path arrowok="t"/>
              </v:shape>
            </v:group>
            <v:group style="position:absolute;left:8458;top:7550;width:1114;height:2" coordorigin="8458,7550" coordsize="1114,2">
              <v:shape style="position:absolute;left:8458;top:7550;width:1114;height:2" coordorigin="8458,7550" coordsize="1114,0" path="m8458,7550l9571,7550e" filled="f" stroked="t" strokeweight=".4799pt" strokecolor="#000000">
                <v:path arrowok="t"/>
              </v:shape>
            </v:group>
            <v:group style="position:absolute;left:566;top:7742;width:10766;height:2" coordorigin="566,7742" coordsize="10766,2">
              <v:shape style="position:absolute;left:566;top:7742;width:10766;height:2" coordorigin="566,7742" coordsize="10766,0" path="m566,7742l11333,7742e" filled="f" stroked="t" strokeweight=".4799pt" strokecolor="#000000">
                <v:path arrowok="t"/>
              </v:shape>
            </v:group>
            <v:group style="position:absolute;left:8458;top:8318;width:1114;height:2" coordorigin="8458,8318" coordsize="1114,2">
              <v:shape style="position:absolute;left:8458;top:8318;width:1114;height:2" coordorigin="8458,8318" coordsize="1114,0" path="m8458,8318l9571,8318e" filled="f" stroked="t" strokeweight=".4799pt" strokecolor="#000000">
                <v:path arrowok="t"/>
              </v:shape>
            </v:group>
            <v:group style="position:absolute;left:566;top:8510;width:10766;height:2" coordorigin="566,8510" coordsize="10766,2">
              <v:shape style="position:absolute;left:566;top:8510;width:10766;height:2" coordorigin="566,8510" coordsize="10766,0" path="m566,8510l11333,8510e" filled="f" stroked="t" strokeweight=".4799pt" strokecolor="#000000">
                <v:path arrowok="t"/>
              </v:shape>
            </v:group>
            <v:group style="position:absolute;left:8458;top:8894;width:1114;height:2" coordorigin="8458,8894" coordsize="1114,2">
              <v:shape style="position:absolute;left:8458;top:8894;width:1114;height:2" coordorigin="8458,8894" coordsize="1114,0" path="m8458,8894l9571,8894e" filled="f" stroked="t" strokeweight=".4799pt" strokecolor="#000000">
                <v:path arrowok="t"/>
              </v:shape>
            </v:group>
            <v:group style="position:absolute;left:566;top:9086;width:10766;height:2" coordorigin="566,9086" coordsize="10766,2">
              <v:shape style="position:absolute;left:566;top:9086;width:10766;height:2" coordorigin="566,9086" coordsize="10766,0" path="m566,9086l11333,9086e" filled="f" stroked="t" strokeweight=".4799pt" strokecolor="#000000">
                <v:path arrowok="t"/>
              </v:shape>
            </v:group>
            <v:group style="position:absolute;left:8458;top:9662;width:1114;height:2" coordorigin="8458,9662" coordsize="1114,2">
              <v:shape style="position:absolute;left:8458;top:9662;width:1114;height:2" coordorigin="8458,9662" coordsize="1114,0" path="m8458,9662l9571,9662e" filled="f" stroked="t" strokeweight=".4799pt" strokecolor="#000000">
                <v:path arrowok="t"/>
              </v:shape>
            </v:group>
            <v:group style="position:absolute;left:566;top:9854;width:10766;height:2" coordorigin="566,9854" coordsize="10766,2">
              <v:shape style="position:absolute;left:566;top:9854;width:10766;height:2" coordorigin="566,9854" coordsize="10766,0" path="m566,9854l11333,9854e" filled="f" stroked="t" strokeweight=".4799pt" strokecolor="#000000">
                <v:path arrowok="t"/>
              </v:shape>
            </v:group>
            <v:group style="position:absolute;left:8458;top:10430;width:1114;height:2" coordorigin="8458,10430" coordsize="1114,2">
              <v:shape style="position:absolute;left:8458;top:10430;width:1114;height:2" coordorigin="8458,10430" coordsize="1114,0" path="m8458,10430l9571,10430e" filled="f" stroked="t" strokeweight=".4799pt" strokecolor="#000000">
                <v:path arrowok="t"/>
              </v:shape>
            </v:group>
            <v:group style="position:absolute;left:566;top:10622;width:10766;height:2" coordorigin="566,10622" coordsize="10766,2">
              <v:shape style="position:absolute;left:566;top:10622;width:10766;height:2" coordorigin="566,10622" coordsize="10766,0" path="m566,10622l11333,10622e" filled="f" stroked="t" strokeweight=".4799pt" strokecolor="#000000">
                <v:path arrowok="t"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1"/>
          <w:w w:val="100"/>
          <w:b/>
          <w:bCs/>
          <w:position w:val="-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0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00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0"/>
          <w:b/>
          <w:bCs/>
          <w:position w:val="-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0"/>
          <w:b/>
          <w:bCs/>
          <w:position w:val="-1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00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5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9"/>
          <w:b/>
          <w:bCs/>
          <w:position w:val="-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ó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1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jc w:val="left"/>
        <w:spacing w:after="0"/>
        <w:sectPr>
          <w:pgNumType w:start="2"/>
          <w:pgMar w:header="589" w:footer="1059" w:top="940" w:bottom="1240" w:left="520" w:right="460"/>
          <w:headerReference w:type="default" r:id="rId5"/>
          <w:footerReference w:type="default" r:id="rId6"/>
          <w:pgSz w:w="11900" w:h="16840"/>
        </w:sectPr>
      </w:pPr>
      <w:rPr/>
    </w:p>
    <w:p>
      <w:pPr>
        <w:spacing w:before="43" w:after="0" w:line="256" w:lineRule="auto"/>
        <w:ind w:left="1107" w:right="-48" w:firstLine="-787"/>
        <w:jc w:val="left"/>
        <w:tabs>
          <w:tab w:pos="1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5"/>
          <w:w w:val="114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3" w:after="0" w:line="240" w:lineRule="auto"/>
        <w:ind w:right="-20"/>
        <w:jc w:val="left"/>
        <w:tabs>
          <w:tab w:pos="2520" w:val="left"/>
          <w:tab w:pos="7060" w:val="left"/>
          <w:tab w:pos="79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6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16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ze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2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6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ć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2" w:equalWidth="0">
            <w:col w:w="1671" w:space="564"/>
            <w:col w:w="8685"/>
          </w:cols>
        </w:sectPr>
      </w:pPr>
      <w:rPr/>
    </w:p>
    <w:p>
      <w:pPr>
        <w:spacing w:before="0" w:after="0" w:line="240" w:lineRule="auto"/>
        <w:ind w:left="118" w:right="-20"/>
        <w:jc w:val="left"/>
        <w:tabs>
          <w:tab w:pos="32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3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263" w:lineRule="auto"/>
        <w:ind w:left="3200" w:right="1613" w:firstLine="-3082"/>
        <w:jc w:val="left"/>
        <w:tabs>
          <w:tab w:pos="2060" w:val="left"/>
          <w:tab w:pos="3200" w:val="left"/>
          <w:tab w:pos="9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7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9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00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2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8"/>
          <w:w w:val="112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453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0"/>
          <w:w w:val="112"/>
          <w:b/>
          <w:bCs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1000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2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za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28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00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2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8"/>
          <w:w w:val="112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0" w:after="0" w:line="175" w:lineRule="exact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175" w:lineRule="exact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0" w:after="0" w:line="175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7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7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7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"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575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"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ść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  <w:position w:val="-1"/>
        </w:rPr>
        <w:t>200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  <w:position w:val="-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200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  <w:position w:val="-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50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43" w:space="1299"/>
            <w:col w:w="7721"/>
          </w:cols>
        </w:sectPr>
      </w:pPr>
      <w:rPr/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/>
        <w:br w:type="column"/>
      </w:r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5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left="2362" w:right="-20"/>
        <w:jc w:val="left"/>
        <w:tabs>
          <w:tab w:pos="47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974" w:right="-20"/>
        <w:jc w:val="left"/>
        <w:tabs>
          <w:tab w:pos="546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7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4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tabs>
          <w:tab w:pos="2360" w:val="left"/>
          <w:tab w:pos="4700" w:val="left"/>
          <w:tab w:pos="50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974" w:right="-20"/>
        <w:jc w:val="left"/>
        <w:tabs>
          <w:tab w:pos="546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śc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7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tabs>
          <w:tab w:pos="2360" w:val="left"/>
          <w:tab w:pos="47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974" w:right="-20"/>
        <w:jc w:val="left"/>
        <w:tabs>
          <w:tab w:pos="546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3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3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  <w:position w:val="-1"/>
        </w:rPr>
        <w:t>30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  <w:position w:val="-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  <w:position w:val="-1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  <w:position w:val="-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position w:val="-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position w:val="-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  <w:position w:val="-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8" w:space="1285"/>
            <w:col w:w="7720"/>
          </w:cols>
        </w:sectPr>
      </w:pPr>
      <w:rPr/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/>
        <w:br w:type="column"/>
      </w:r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left="2405" w:right="-20"/>
        <w:jc w:val="left"/>
        <w:tabs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66" w:right="-20"/>
        <w:jc w:val="left"/>
        <w:tabs>
          <w:tab w:pos="5540" w:val="left"/>
          <w:tab w:pos="73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3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3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  <w:position w:val="-1"/>
        </w:rPr>
        <w:t>50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  <w:position w:val="-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  <w:position w:val="-1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93"/>
          <w:position w:val="-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3"/>
          <w:position w:val="-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3"/>
          <w:position w:val="-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93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  <w:position w:val="-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287"/>
            <w:col w:w="7721"/>
          </w:cols>
        </w:sectPr>
      </w:pPr>
      <w:rPr/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/>
        <w:br w:type="column"/>
      </w:r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716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left="2405" w:right="-20"/>
        <w:jc w:val="left"/>
        <w:tabs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66" w:right="-20"/>
        <w:jc w:val="left"/>
        <w:tabs>
          <w:tab w:pos="5540" w:val="left"/>
          <w:tab w:pos="73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2526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30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2362" w:right="-20"/>
        <w:jc w:val="left"/>
        <w:tabs>
          <w:tab w:pos="47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974" w:right="-20"/>
        <w:jc w:val="left"/>
        <w:tabs>
          <w:tab w:pos="546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2073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9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2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2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4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4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4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2"/>
          <w:w w:val="10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3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9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287"/>
            <w:col w:w="7721"/>
          </w:cols>
        </w:sectPr>
      </w:pPr>
      <w:rPr/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/>
        <w:br w:type="column"/>
      </w: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1209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  <w:position w:val="-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0" w:after="0" w:line="240" w:lineRule="auto"/>
        <w:ind w:left="2362" w:right="-20"/>
        <w:jc w:val="left"/>
        <w:tabs>
          <w:tab w:pos="47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974" w:right="-20"/>
        <w:jc w:val="left"/>
        <w:tabs>
          <w:tab w:pos="546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194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śc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6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5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5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5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ść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8" w:space="1285"/>
            <w:col w:w="7720"/>
          </w:cols>
        </w:sectPr>
      </w:pPr>
      <w:rPr/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5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/>
        <w:br w:type="column"/>
      </w: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1209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48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0" w:after="0" w:line="240" w:lineRule="auto"/>
        <w:ind w:left="2405" w:right="-20"/>
        <w:jc w:val="left"/>
        <w:tabs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66" w:right="-20"/>
        <w:jc w:val="left"/>
        <w:tabs>
          <w:tab w:pos="5540" w:val="left"/>
          <w:tab w:pos="73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śc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6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5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5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5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ść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150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3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sc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2405" w:right="-20"/>
        <w:jc w:val="left"/>
        <w:tabs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66" w:right="-20"/>
        <w:jc w:val="left"/>
        <w:tabs>
          <w:tab w:pos="5540" w:val="left"/>
          <w:tab w:pos="73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2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2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6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2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2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śc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2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2405" w:right="-20"/>
        <w:jc w:val="left"/>
        <w:tabs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66" w:right="-20"/>
        <w:jc w:val="left"/>
        <w:tabs>
          <w:tab w:pos="5540" w:val="left"/>
          <w:tab w:pos="73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2405" w:right="-20"/>
        <w:jc w:val="left"/>
        <w:tabs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66" w:right="-20"/>
        <w:jc w:val="left"/>
        <w:tabs>
          <w:tab w:pos="5540" w:val="left"/>
          <w:tab w:pos="73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2066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</w:rPr>
        <w:t>sk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6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569" w:space="288"/>
            <w:col w:w="1058" w:space="1285"/>
            <w:col w:w="7720"/>
          </w:cols>
        </w:sectPr>
      </w:pPr>
      <w:rPr/>
    </w:p>
    <w:p>
      <w:pPr>
        <w:spacing w:before="0" w:after="0" w:line="240" w:lineRule="auto"/>
        <w:ind w:left="5605" w:right="-20"/>
        <w:jc w:val="left"/>
        <w:tabs>
          <w:tab w:pos="80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7266" w:right="-20"/>
        <w:jc w:val="left"/>
        <w:tabs>
          <w:tab w:pos="8740" w:val="left"/>
          <w:tab w:pos="105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jc w:val="left"/>
        <w:spacing w:after="0"/>
        <w:sectPr>
          <w:pgMar w:header="589" w:footer="1059" w:top="940" w:bottom="1300" w:left="520" w:right="460"/>
          <w:pgSz w:w="11900" w:h="16840"/>
        </w:sectPr>
      </w:pPr>
      <w:rPr/>
    </w:p>
    <w:p>
      <w:pPr>
        <w:spacing w:before="43" w:after="0" w:line="256" w:lineRule="auto"/>
        <w:ind w:left="1107" w:right="-48" w:firstLine="-787"/>
        <w:jc w:val="left"/>
        <w:tabs>
          <w:tab w:pos="1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5"/>
          <w:w w:val="114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3" w:after="0" w:line="240" w:lineRule="auto"/>
        <w:ind w:right="-20"/>
        <w:jc w:val="left"/>
        <w:tabs>
          <w:tab w:pos="2520" w:val="left"/>
          <w:tab w:pos="7060" w:val="left"/>
          <w:tab w:pos="79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6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16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ze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2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6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ć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2" w:equalWidth="0">
            <w:col w:w="1671" w:space="564"/>
            <w:col w:w="8685"/>
          </w:cols>
        </w:sectPr>
      </w:pPr>
      <w:rPr/>
    </w:p>
    <w:p>
      <w:pPr>
        <w:spacing w:before="0" w:after="0" w:line="240" w:lineRule="auto"/>
        <w:ind w:left="118" w:right="-20"/>
        <w:jc w:val="left"/>
        <w:tabs>
          <w:tab w:pos="32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3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240" w:lineRule="auto"/>
        <w:ind w:left="118" w:right="-20"/>
        <w:jc w:val="left"/>
        <w:tabs>
          <w:tab w:pos="2060" w:val="left"/>
          <w:tab w:pos="32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10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45231400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2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3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3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3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3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8"/>
          <w:w w:val="113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0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h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7" w:after="0" w:line="180" w:lineRule="exact"/>
        <w:ind w:left="3200" w:right="-20"/>
        <w:jc w:val="left"/>
        <w:tabs>
          <w:tab w:pos="9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-10"/>
          <w:w w:val="110"/>
          <w:b/>
          <w:bCs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0"/>
          <w:b/>
          <w:bCs/>
        </w:rPr>
        <w:t>149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10"/>
          <w:b/>
          <w:bCs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0"/>
          <w:b/>
          <w:bCs/>
        </w:rPr>
        <w:t>1435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-30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50" w:lineRule="auto"/>
        <w:ind w:right="231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7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5"/>
        </w:rPr>
        <w:t>yk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5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ść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84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84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4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8"/>
          <w:w w:val="8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955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40" w:lineRule="auto"/>
        <w:ind w:right="-20"/>
        <w:jc w:val="left"/>
        <w:tabs>
          <w:tab w:pos="2300" w:val="left"/>
          <w:tab w:pos="4620" w:val="left"/>
          <w:tab w:pos="50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2300" w:val="left"/>
          <w:tab w:pos="4620" w:val="left"/>
          <w:tab w:pos="49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9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551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9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14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9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0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3883" w:right="-20"/>
        <w:jc w:val="left"/>
        <w:tabs>
          <w:tab w:pos="5360" w:val="left"/>
          <w:tab w:pos="7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124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position w:val="-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124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29" w:space="1314"/>
            <w:col w:w="7720"/>
          </w:cols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2300" w:val="left"/>
          <w:tab w:pos="4620" w:val="left"/>
          <w:tab w:pos="50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720000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2300" w:val="left"/>
          <w:tab w:pos="46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551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176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320000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2314" w:right="-20"/>
        <w:jc w:val="left"/>
        <w:tabs>
          <w:tab w:pos="4620" w:val="left"/>
          <w:tab w:pos="50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720000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3883" w:right="-20"/>
        <w:jc w:val="left"/>
        <w:tabs>
          <w:tab w:pos="5280" w:val="left"/>
          <w:tab w:pos="70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201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76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13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201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76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287"/>
            <w:col w:w="7721"/>
          </w:cols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724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723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723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left="113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40" w:val="left"/>
          <w:tab w:pos="5760" w:val="left"/>
          <w:tab w:pos="61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040000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40" w:val="left"/>
          <w:tab w:pos="57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551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240000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451" w:right="-20"/>
        <w:jc w:val="left"/>
        <w:tabs>
          <w:tab w:pos="5760" w:val="left"/>
          <w:tab w:pos="6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040000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989" w:right="128"/>
        <w:jc w:val="center"/>
        <w:tabs>
          <w:tab w:pos="6380" w:val="left"/>
          <w:tab w:pos="81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151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151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9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9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140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80" w:val="left"/>
          <w:tab w:pos="58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499" w:right="-20"/>
        <w:jc w:val="left"/>
        <w:tabs>
          <w:tab w:pos="58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3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467" w:right="3326"/>
        <w:jc w:val="center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499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9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467" w:right="3326"/>
        <w:jc w:val="center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499" w:right="-20"/>
        <w:jc w:val="left"/>
        <w:tabs>
          <w:tab w:pos="58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6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80" w:val="left"/>
          <w:tab w:pos="5840" w:val="left"/>
          <w:tab w:pos="6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112" w:right="-20"/>
        <w:jc w:val="left"/>
        <w:tabs>
          <w:tab w:pos="6500" w:val="left"/>
          <w:tab w:pos="82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178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178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sku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6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6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ść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40" w:val="left"/>
          <w:tab w:pos="5760" w:val="left"/>
          <w:tab w:pos="61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40" w:val="left"/>
          <w:tab w:pos="57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551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551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989" w:right="128"/>
        <w:jc w:val="center"/>
        <w:tabs>
          <w:tab w:pos="6460" w:val="left"/>
          <w:tab w:pos="8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609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609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sku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6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6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ść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80" w:val="left"/>
          <w:tab w:pos="58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112" w:right="-20"/>
        <w:jc w:val="left"/>
        <w:tabs>
          <w:tab w:pos="6600" w:val="left"/>
          <w:tab w:pos="83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left="1138" w:right="2052" w:firstLine="-1138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6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6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sk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1138" w:right="-20"/>
        <w:jc w:val="left"/>
        <w:tabs>
          <w:tab w:pos="3480" w:val="left"/>
          <w:tab w:pos="58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112" w:right="-20"/>
        <w:jc w:val="left"/>
        <w:tabs>
          <w:tab w:pos="6600" w:val="left"/>
          <w:tab w:pos="83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left="1138" w:right="2181" w:firstLine="-1138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1138" w:right="-20"/>
        <w:jc w:val="left"/>
        <w:tabs>
          <w:tab w:pos="3540" w:val="left"/>
          <w:tab w:pos="59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171" w:right="128"/>
        <w:jc w:val="center"/>
        <w:tabs>
          <w:tab w:pos="6640" w:val="left"/>
          <w:tab w:pos="84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left="1138" w:right="2146" w:firstLine="-1138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7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7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ce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1138" w:right="-20"/>
        <w:jc w:val="left"/>
        <w:tabs>
          <w:tab w:pos="3540" w:val="left"/>
          <w:tab w:pos="59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5171" w:right="128"/>
        <w:jc w:val="center"/>
        <w:tabs>
          <w:tab w:pos="6640" w:val="left"/>
          <w:tab w:pos="84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center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50"/>
            <w:col w:w="8858"/>
          </w:cols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5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50" w:lineRule="auto"/>
        <w:ind w:right="-48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20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9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9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540" w:val="left"/>
          <w:tab w:pos="59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03" w:right="-20"/>
        <w:jc w:val="left"/>
        <w:tabs>
          <w:tab w:pos="6680" w:val="left"/>
          <w:tab w:pos="84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left="1138" w:right="189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7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7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7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0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7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yk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7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569" w:space="288"/>
            <w:col w:w="1055" w:space="150"/>
            <w:col w:w="8858"/>
          </w:cols>
        </w:sectPr>
      </w:pPr>
      <w:rPr/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/>
        <w:pict>
          <v:group style="position:absolute;margin-left:28.08005pt;margin-top:56.960049pt;width:538.7999pt;height:685.6799pt;mso-position-horizontal-relative:page;mso-position-vertical-relative:page;z-index:-1100" coordorigin="562,1139" coordsize="10776,13714">
            <v:group style="position:absolute;left:1306;top:1144;width:2;height:13704" coordorigin="1306,1144" coordsize="2,13704">
              <v:shape style="position:absolute;left:1306;top:1144;width:2;height:13704" coordorigin="1306,1144" coordsize="0,13704" path="m1306,1144l1306,14848e" filled="f" stroked="t" strokeweight=".4799pt" strokecolor="#000000">
                <v:path arrowok="t"/>
              </v:shape>
            </v:group>
            <v:group style="position:absolute;left:2510;top:1144;width:2;height:13704" coordorigin="2510,1144" coordsize="2,13704">
              <v:shape style="position:absolute;left:2510;top:1144;width:2;height:13704" coordorigin="2510,1144" coordsize="0,13704" path="m2510,1144l2510,14848e" filled="f" stroked="t" strokeweight=".4799pt" strokecolor="#000000">
                <v:path arrowok="t"/>
              </v:shape>
            </v:group>
            <v:group style="position:absolute;left:3648;top:1144;width:2;height:13704" coordorigin="3648,1144" coordsize="2,13704">
              <v:shape style="position:absolute;left:3648;top:1144;width:2;height:13704" coordorigin="3648,1144" coordsize="0,13704" path="m3648,1144l3648,14848e" filled="f" stroked="t" strokeweight=".4799pt" strokecolor="#000000">
                <v:path arrowok="t"/>
              </v:shape>
            </v:group>
            <v:group style="position:absolute;left:9571;top:1144;width:2;height:13704" coordorigin="9571,1144" coordsize="2,13704">
              <v:shape style="position:absolute;left:9571;top:1144;width:2;height:13704" coordorigin="9571,1144" coordsize="0,13704" path="m9571,1144l9571,14848e" filled="f" stroked="t" strokeweight=".4799pt" strokecolor="#000000">
                <v:path arrowok="t"/>
              </v:shape>
            </v:group>
            <v:group style="position:absolute;left:10406;top:1144;width:2;height:13704" coordorigin="10406,1144" coordsize="2,13704">
              <v:shape style="position:absolute;left:10406;top:1144;width:2;height:13704" coordorigin="10406,1144" coordsize="0,13704" path="m10406,1144l10406,14848e" filled="f" stroked="t" strokeweight=".4799pt" strokecolor="#000000">
                <v:path arrowok="t"/>
              </v:shape>
            </v:group>
            <v:group style="position:absolute;left:11333;top:1144;width:2;height:13704" coordorigin="11333,1144" coordsize="2,13704">
              <v:shape style="position:absolute;left:11333;top:1144;width:2;height:13704" coordorigin="11333,1144" coordsize="0,13704" path="m11333,1144l11333,14848e" filled="f" stroked="t" strokeweight=".4799pt" strokecolor="#000000">
                <v:path arrowok="t"/>
              </v:shape>
            </v:group>
            <v:group style="position:absolute;left:566;top:1144;width:10766;height:2" coordorigin="566,1144" coordsize="10766,2">
              <v:shape style="position:absolute;left:566;top:1144;width:10766;height:2" coordorigin="566,1144" coordsize="10766,0" path="m566,1144l11333,1144e" filled="f" stroked="t" strokeweight=".4799pt" strokecolor="#000000">
                <v:path arrowok="t"/>
              </v:shape>
            </v:group>
            <v:group style="position:absolute;left:566;top:1538;width:10766;height:2" coordorigin="566,1538" coordsize="10766,2">
              <v:shape style="position:absolute;left:566;top:1538;width:10766;height:2" coordorigin="566,1538" coordsize="10766,0" path="m566,1538l11333,1538e" filled="f" stroked="t" strokeweight=".4799pt" strokecolor="#000000">
                <v:path arrowok="t"/>
              </v:shape>
            </v:group>
            <v:group style="position:absolute;left:566;top:1144;width:2;height:13704" coordorigin="566,1144" coordsize="2,13704">
              <v:shape style="position:absolute;left:566;top:1144;width:2;height:13704" coordorigin="566,1144" coordsize="0,13704" path="m566,1144l566,14848e" filled="f" stroked="t" strokeweight=".4799pt" strokecolor="#000000">
                <v:path arrowok="t"/>
              </v:shape>
            </v:group>
            <v:group style="position:absolute;left:566;top:1734;width:10766;height:2" coordorigin="566,1734" coordsize="10766,2">
              <v:shape style="position:absolute;left:566;top:1734;width:10766;height:2" coordorigin="566,1734" coordsize="10766,0" path="m566,1734l11333,1734e" filled="f" stroked="t" strokeweight=".4799pt" strokecolor="#000000">
                <v:path arrowok="t"/>
              </v:shape>
            </v:group>
            <v:group style="position:absolute;left:566;top:2128;width:10766;height:2" coordorigin="566,2128" coordsize="10766,2">
              <v:shape style="position:absolute;left:566;top:2128;width:10766;height:2" coordorigin="566,2128" coordsize="10766,0" path="m566,2128l11333,2128e" filled="f" stroked="t" strokeweight=".4799pt" strokecolor="#000000">
                <v:path arrowok="t"/>
              </v:shape>
            </v:group>
            <v:group style="position:absolute;left:8275;top:3328;width:1296;height:2" coordorigin="8275,3328" coordsize="1296,2">
              <v:shape style="position:absolute;left:8275;top:3328;width:1296;height:2" coordorigin="8275,3328" coordsize="1296,0" path="m8275,3328l9571,3328e" filled="f" stroked="t" strokeweight=".4799pt" strokecolor="#000000">
                <v:path arrowok="t"/>
              </v:shape>
            </v:group>
            <v:group style="position:absolute;left:566;top:3520;width:10766;height:2" coordorigin="566,3520" coordsize="10766,2">
              <v:shape style="position:absolute;left:566;top:3520;width:10766;height:2" coordorigin="566,3520" coordsize="10766,0" path="m566,3520l11333,3520e" filled="f" stroked="t" strokeweight=".4799pt" strokecolor="#000000">
                <v:path arrowok="t"/>
              </v:shape>
            </v:group>
            <v:group style="position:absolute;left:8275;top:4288;width:1296;height:2" coordorigin="8275,4288" coordsize="1296,2">
              <v:shape style="position:absolute;left:8275;top:4288;width:1296;height:2" coordorigin="8275,4288" coordsize="1296,0" path="m8275,4288l9571,4288e" filled="f" stroked="t" strokeweight=".4799pt" strokecolor="#000000">
                <v:path arrowok="t"/>
              </v:shape>
            </v:group>
            <v:group style="position:absolute;left:566;top:4480;width:10766;height:2" coordorigin="566,4480" coordsize="10766,2">
              <v:shape style="position:absolute;left:566;top:4480;width:10766;height:2" coordorigin="566,4480" coordsize="10766,0" path="m566,4480l11333,4480e" filled="f" stroked="t" strokeweight=".4799pt" strokecolor="#000000">
                <v:path arrowok="t"/>
              </v:shape>
            </v:group>
            <v:group style="position:absolute;left:8275;top:5248;width:1296;height:2" coordorigin="8275,5248" coordsize="1296,2">
              <v:shape style="position:absolute;left:8275;top:5248;width:1296;height:2" coordorigin="8275,5248" coordsize="1296,0" path="m8275,5248l9571,5248e" filled="f" stroked="t" strokeweight=".4799pt" strokecolor="#000000">
                <v:path arrowok="t"/>
              </v:shape>
            </v:group>
            <v:group style="position:absolute;left:566;top:5440;width:10766;height:2" coordorigin="566,5440" coordsize="10766,2">
              <v:shape style="position:absolute;left:566;top:5440;width:10766;height:2" coordorigin="566,5440" coordsize="10766,0" path="m566,5440l11333,5440e" filled="f" stroked="t" strokeweight=".4799pt" strokecolor="#000000">
                <v:path arrowok="t"/>
              </v:shape>
            </v:group>
            <v:group style="position:absolute;left:8366;top:7552;width:1205;height:2" coordorigin="8366,7552" coordsize="1205,2">
              <v:shape style="position:absolute;left:8366;top:7552;width:1205;height:2" coordorigin="8366,7552" coordsize="1205,0" path="m8366,7552l9571,7552e" filled="f" stroked="t" strokeweight=".4799pt" strokecolor="#000000">
                <v:path arrowok="t"/>
              </v:shape>
            </v:group>
            <v:group style="position:absolute;left:566;top:7744;width:10766;height:2" coordorigin="566,7744" coordsize="10766,2">
              <v:shape style="position:absolute;left:566;top:7744;width:10766;height:2" coordorigin="566,7744" coordsize="10766,0" path="m566,7744l11333,7744e" filled="f" stroked="t" strokeweight=".4799pt" strokecolor="#000000">
                <v:path arrowok="t"/>
              </v:shape>
            </v:group>
            <v:group style="position:absolute;left:8275;top:8320;width:1296;height:2" coordorigin="8275,8320" coordsize="1296,2">
              <v:shape style="position:absolute;left:8275;top:8320;width:1296;height:2" coordorigin="8275,8320" coordsize="1296,0" path="m8275,8320l9571,8320e" filled="f" stroked="t" strokeweight=".4799pt" strokecolor="#000000">
                <v:path arrowok="t"/>
              </v:shape>
            </v:group>
            <v:group style="position:absolute;left:566;top:8512;width:10766;height:2" coordorigin="566,8512" coordsize="10766,2">
              <v:shape style="position:absolute;left:566;top:8512;width:10766;height:2" coordorigin="566,8512" coordsize="10766,0" path="m566,8512l11333,8512e" filled="f" stroked="t" strokeweight=".4799pt" strokecolor="#000000">
                <v:path arrowok="t"/>
              </v:shape>
            </v:group>
            <v:group style="position:absolute;left:8366;top:8896;width:1205;height:2" coordorigin="8366,8896" coordsize="1205,2">
              <v:shape style="position:absolute;left:8366;top:8896;width:1205;height:2" coordorigin="8366,8896" coordsize="1205,0" path="m8366,8896l9571,8896e" filled="f" stroked="t" strokeweight=".4799pt" strokecolor="#000000">
                <v:path arrowok="t"/>
              </v:shape>
            </v:group>
            <v:group style="position:absolute;left:566;top:9088;width:10766;height:2" coordorigin="566,9088" coordsize="10766,2">
              <v:shape style="position:absolute;left:566;top:9088;width:10766;height:2" coordorigin="566,9088" coordsize="10766,0" path="m566,9088l11333,9088e" filled="f" stroked="t" strokeweight=".4799pt" strokecolor="#000000">
                <v:path arrowok="t"/>
              </v:shape>
            </v:group>
            <v:group style="position:absolute;left:8366;top:9664;width:1205;height:2" coordorigin="8366,9664" coordsize="1205,2">
              <v:shape style="position:absolute;left:8366;top:9664;width:1205;height:2" coordorigin="8366,9664" coordsize="1205,0" path="m8366,9664l9571,9664e" filled="f" stroked="t" strokeweight=".4799pt" strokecolor="#000000">
                <v:path arrowok="t"/>
              </v:shape>
            </v:group>
            <v:group style="position:absolute;left:566;top:9856;width:10766;height:2" coordorigin="566,9856" coordsize="10766,2">
              <v:shape style="position:absolute;left:566;top:9856;width:10766;height:2" coordorigin="566,9856" coordsize="10766,0" path="m566,9856l11333,9856e" filled="f" stroked="t" strokeweight=".4799pt" strokecolor="#000000">
                <v:path arrowok="t"/>
              </v:shape>
            </v:group>
            <v:group style="position:absolute;left:8458;top:10432;width:1114;height:2" coordorigin="8458,10432" coordsize="1114,2">
              <v:shape style="position:absolute;left:8458;top:10432;width:1114;height:2" coordorigin="8458,10432" coordsize="1114,0" path="m8458,10432l9571,10432e" filled="f" stroked="t" strokeweight=".4799pt" strokecolor="#000000">
                <v:path arrowok="t"/>
              </v:shape>
            </v:group>
            <v:group style="position:absolute;left:566;top:10624;width:10766;height:2" coordorigin="566,10624" coordsize="10766,2">
              <v:shape style="position:absolute;left:566;top:10624;width:10766;height:2" coordorigin="566,10624" coordsize="10766,0" path="m566,10624l11333,10624e" filled="f" stroked="t" strokeweight=".4799pt" strokecolor="#000000">
                <v:path arrowok="t"/>
              </v:shape>
            </v:group>
            <v:group style="position:absolute;left:8458;top:11200;width:1114;height:2" coordorigin="8458,11200" coordsize="1114,2">
              <v:shape style="position:absolute;left:8458;top:11200;width:1114;height:2" coordorigin="8458,11200" coordsize="1114,0" path="m8458,11200l9571,11200e" filled="f" stroked="t" strokeweight=".4799pt" strokecolor="#000000">
                <v:path arrowok="t"/>
              </v:shape>
            </v:group>
            <v:group style="position:absolute;left:566;top:11392;width:10766;height:2" coordorigin="566,11392" coordsize="10766,2">
              <v:shape style="position:absolute;left:566;top:11392;width:10766;height:2" coordorigin="566,11392" coordsize="10766,0" path="m566,11392l11333,11392e" filled="f" stroked="t" strokeweight=".4799pt" strokecolor="#000000">
                <v:path arrowok="t"/>
              </v:shape>
            </v:group>
            <v:group style="position:absolute;left:8458;top:11776;width:1114;height:2" coordorigin="8458,11776" coordsize="1114,2">
              <v:shape style="position:absolute;left:8458;top:11776;width:1114;height:2" coordorigin="8458,11776" coordsize="1114,0" path="m8458,11776l9571,11776e" filled="f" stroked="t" strokeweight=".4799pt" strokecolor="#000000">
                <v:path arrowok="t"/>
              </v:shape>
            </v:group>
            <v:group style="position:absolute;left:566;top:11968;width:10766;height:2" coordorigin="566,11968" coordsize="10766,2">
              <v:shape style="position:absolute;left:566;top:11968;width:10766;height:2" coordorigin="566,11968" coordsize="10766,0" path="m566,11968l11333,11968e" filled="f" stroked="t" strokeweight=".4799pt" strokecolor="#000000">
                <v:path arrowok="t"/>
              </v:shape>
            </v:group>
            <v:group style="position:absolute;left:8366;top:12544;width:1205;height:2" coordorigin="8366,12544" coordsize="1205,2">
              <v:shape style="position:absolute;left:8366;top:12544;width:1205;height:2" coordorigin="8366,12544" coordsize="1205,0" path="m8366,12544l9571,12544e" filled="f" stroked="t" strokeweight=".4799pt" strokecolor="#000000">
                <v:path arrowok="t"/>
              </v:shape>
            </v:group>
            <v:group style="position:absolute;left:566;top:12736;width:10766;height:2" coordorigin="566,12736" coordsize="10766,2">
              <v:shape style="position:absolute;left:566;top:12736;width:10766;height:2" coordorigin="566,12736" coordsize="10766,0" path="m566,12736l11333,12736e" filled="f" stroked="t" strokeweight=".4799pt" strokecolor="#000000">
                <v:path arrowok="t"/>
              </v:shape>
            </v:group>
            <v:group style="position:absolute;left:8275;top:13888;width:1296;height:2" coordorigin="8275,13888" coordsize="1296,2">
              <v:shape style="position:absolute;left:8275;top:13888;width:1296;height:2" coordorigin="8275,13888" coordsize="1296,0" path="m8275,13888l9571,13888e" filled="f" stroked="t" strokeweight=".4799pt" strokecolor="#000000">
                <v:path arrowok="t"/>
              </v:shape>
            </v:group>
            <v:group style="position:absolute;left:566;top:14080;width:10766;height:2" coordorigin="566,14080" coordsize="10766,2">
              <v:shape style="position:absolute;left:566;top:14080;width:10766;height:2" coordorigin="566,14080" coordsize="10766,0" path="m566,14080l11333,14080e" filled="f" stroked="t" strokeweight=".4799pt" strokecolor="#000000">
                <v:path arrowok="t"/>
              </v:shape>
            </v:group>
            <v:group style="position:absolute;left:8366;top:14656;width:1205;height:2" coordorigin="8366,14656" coordsize="1205,2">
              <v:shape style="position:absolute;left:8366;top:14656;width:1205;height:2" coordorigin="8366,14656" coordsize="1205,0" path="m8366,14656l9571,14656e" filled="f" stroked="t" strokeweight=".4799pt" strokecolor="#000000">
                <v:path arrowok="t"/>
              </v:shape>
            </v:group>
            <v:group style="position:absolute;left:566;top:14848;width:10766;height:2" coordorigin="566,14848" coordsize="10766,2">
              <v:shape style="position:absolute;left:566;top:14848;width:10766;height:2" coordorigin="566,14848" coordsize="10766,0" path="m566,14848l11333,14848e" filled="f" stroked="t" strokeweight=".4799pt" strokecolor="#000000">
                <v:path arrowok="t"/>
              </v:shape>
            </v:group>
            <w10:wrap type="none"/>
          </v:group>
        </w:pict>
      </w: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/>
        <w:br w:type="column"/>
      </w: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50" w:lineRule="auto"/>
        <w:ind w:right="-48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50" w:lineRule="auto"/>
        <w:ind w:right="-48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2362" w:right="-20"/>
        <w:jc w:val="left"/>
        <w:tabs>
          <w:tab w:pos="47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61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6"/>
          <w:w w:val="11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974" w:right="-20"/>
        <w:jc w:val="left"/>
        <w:tabs>
          <w:tab w:pos="546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189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7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7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7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0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7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yk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7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3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9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right="-20"/>
        <w:jc w:val="left"/>
        <w:tabs>
          <w:tab w:pos="2300" w:val="left"/>
          <w:tab w:pos="46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263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41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222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2300" w:val="left"/>
          <w:tab w:pos="46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355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58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297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2300" w:val="left"/>
          <w:tab w:pos="46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330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55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9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274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2300" w:val="left"/>
          <w:tab w:pos="4620" w:val="left"/>
          <w:tab w:pos="50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883" w:right="-20"/>
        <w:jc w:val="left"/>
        <w:tabs>
          <w:tab w:pos="5360" w:val="left"/>
          <w:tab w:pos="7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850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850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189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7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7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7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0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7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yk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7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3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9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right="-20"/>
        <w:jc w:val="left"/>
        <w:tabs>
          <w:tab w:pos="2360" w:val="left"/>
          <w:tab w:pos="47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61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6"/>
          <w:w w:val="11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3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974" w:right="-20"/>
        <w:jc w:val="left"/>
        <w:tabs>
          <w:tab w:pos="546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569" w:space="288"/>
            <w:col w:w="1055" w:space="1287"/>
            <w:col w:w="7721"/>
          </w:cols>
        </w:sectPr>
      </w:pPr>
      <w:rPr/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jc w:val="left"/>
        <w:spacing w:after="0"/>
        <w:sectPr>
          <w:pgMar w:header="589" w:footer="1059" w:top="940" w:bottom="1240" w:left="520" w:right="460"/>
          <w:pgSz w:w="11900" w:h="16840"/>
        </w:sectPr>
      </w:pPr>
      <w:rPr/>
    </w:p>
    <w:p>
      <w:pPr>
        <w:spacing w:before="43" w:after="0" w:line="256" w:lineRule="auto"/>
        <w:ind w:left="1107" w:right="-48" w:firstLine="-787"/>
        <w:jc w:val="left"/>
        <w:tabs>
          <w:tab w:pos="1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5"/>
          <w:w w:val="114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3" w:after="0" w:line="240" w:lineRule="auto"/>
        <w:ind w:right="-20"/>
        <w:jc w:val="left"/>
        <w:tabs>
          <w:tab w:pos="2520" w:val="left"/>
          <w:tab w:pos="7060" w:val="left"/>
          <w:tab w:pos="79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6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16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ze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2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6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ć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2" w:equalWidth="0">
            <w:col w:w="1671" w:space="564"/>
            <w:col w:w="8685"/>
          </w:cols>
        </w:sectPr>
      </w:pPr>
      <w:rPr/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19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right="-6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713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713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713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0" w:after="0" w:line="240" w:lineRule="auto"/>
        <w:ind w:left="113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2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80" w:val="left"/>
          <w:tab w:pos="58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5"/>
          <w:w w:val="11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8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112" w:right="-20"/>
        <w:jc w:val="left"/>
        <w:tabs>
          <w:tab w:pos="6600" w:val="left"/>
          <w:tab w:pos="83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2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3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9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40" w:val="left"/>
          <w:tab w:pos="57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40" w:val="left"/>
          <w:tab w:pos="57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40" w:val="left"/>
          <w:tab w:pos="57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263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40" w:val="left"/>
          <w:tab w:pos="5760" w:val="left"/>
          <w:tab w:pos="61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989" w:right="128"/>
        <w:jc w:val="center"/>
        <w:tabs>
          <w:tab w:pos="6460" w:val="left"/>
          <w:tab w:pos="8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604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604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2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3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9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80" w:val="left"/>
          <w:tab w:pos="58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5"/>
          <w:w w:val="11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8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112" w:right="-20"/>
        <w:jc w:val="left"/>
        <w:tabs>
          <w:tab w:pos="6600" w:val="left"/>
          <w:tab w:pos="83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left="1138" w:right="2066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</w:rPr>
        <w:t>sk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6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1138" w:right="-20"/>
        <w:jc w:val="left"/>
        <w:tabs>
          <w:tab w:pos="3480" w:val="left"/>
          <w:tab w:pos="58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80" w:val="left"/>
          <w:tab w:pos="58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80" w:val="left"/>
          <w:tab w:pos="58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80" w:val="left"/>
          <w:tab w:pos="5840" w:val="left"/>
          <w:tab w:pos="6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112" w:right="-20"/>
        <w:jc w:val="left"/>
        <w:tabs>
          <w:tab w:pos="6520" w:val="left"/>
          <w:tab w:pos="82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left="1138" w:right="2066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</w:rPr>
        <w:t>sk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6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1138" w:right="-20"/>
        <w:jc w:val="left"/>
        <w:tabs>
          <w:tab w:pos="3540" w:val="left"/>
          <w:tab w:pos="59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3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9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171" w:right="128"/>
        <w:jc w:val="center"/>
        <w:tabs>
          <w:tab w:pos="6640" w:val="left"/>
          <w:tab w:pos="84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left="1138" w:right="2066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</w:rPr>
        <w:t>sk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6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1138" w:right="-20"/>
        <w:jc w:val="left"/>
        <w:tabs>
          <w:tab w:pos="3540" w:val="left"/>
          <w:tab w:pos="59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171" w:right="128"/>
        <w:jc w:val="center"/>
        <w:tabs>
          <w:tab w:pos="6640" w:val="left"/>
          <w:tab w:pos="84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6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3499" w:right="-20"/>
        <w:jc w:val="left"/>
        <w:tabs>
          <w:tab w:pos="58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201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2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76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2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151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2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32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440000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112" w:right="-20"/>
        <w:jc w:val="left"/>
        <w:tabs>
          <w:tab w:pos="6500" w:val="left"/>
          <w:tab w:pos="82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6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7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5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7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113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  <w:position w:val="-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  <w:position w:val="-1"/>
        </w:rPr>
        <w:t>km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569" w:space="288"/>
            <w:col w:w="1058" w:space="147"/>
            <w:col w:w="8858"/>
          </w:cols>
        </w:sectPr>
      </w:pPr>
      <w:rPr/>
    </w:p>
    <w:p>
      <w:pPr>
        <w:spacing w:before="11" w:after="0" w:line="240" w:lineRule="auto"/>
        <w:ind w:left="5562" w:right="-20"/>
        <w:jc w:val="left"/>
        <w:tabs>
          <w:tab w:pos="79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440000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7174" w:right="-20"/>
        <w:jc w:val="left"/>
        <w:tabs>
          <w:tab w:pos="8560" w:val="left"/>
          <w:tab w:pos="10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63" w:lineRule="auto"/>
        <w:ind w:left="3200" w:right="1545" w:firstLine="-3082"/>
        <w:jc w:val="left"/>
        <w:tabs>
          <w:tab w:pos="2060" w:val="left"/>
          <w:tab w:pos="3200" w:val="left"/>
          <w:tab w:pos="9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10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45316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0"/>
          <w:w w:val="112"/>
          <w:b/>
          <w:bCs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2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3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3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3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3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8"/>
          <w:w w:val="113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9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6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8"/>
          <w:w w:val="116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6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5"/>
          <w:w w:val="116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6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8"/>
          <w:w w:val="116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6"/>
          <w:w w:val="116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h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3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9"/>
          <w:w w:val="100"/>
          <w:b/>
          <w:bCs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1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1"/>
          <w:b/>
          <w:bCs/>
        </w:rPr>
        <w:t>zt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0" w:after="0" w:line="175" w:lineRule="exact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175" w:lineRule="exact"/>
        <w:ind w:right="-6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304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1008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0" w:after="0" w:line="175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ź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8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7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7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7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7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4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4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2314" w:right="-20"/>
        <w:jc w:val="left"/>
        <w:tabs>
          <w:tab w:pos="4620" w:val="left"/>
          <w:tab w:pos="49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16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36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3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883" w:right="-20"/>
        <w:jc w:val="left"/>
        <w:tabs>
          <w:tab w:pos="5380" w:val="left"/>
          <w:tab w:pos="71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223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8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2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4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7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1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8" w:space="1285"/>
            <w:col w:w="7720"/>
          </w:cols>
        </w:sectPr>
      </w:pPr>
      <w:rPr/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/>
        <w:br w:type="column"/>
      </w: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1008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0" w:after="0" w:line="240" w:lineRule="auto"/>
        <w:ind w:left="2362" w:right="-20"/>
        <w:jc w:val="left"/>
        <w:tabs>
          <w:tab w:pos="47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974" w:right="-20"/>
        <w:jc w:val="left"/>
        <w:tabs>
          <w:tab w:pos="546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223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8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2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4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7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1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8" w:space="1285"/>
            <w:col w:w="7720"/>
          </w:cols>
        </w:sectPr>
      </w:pPr>
      <w:rPr/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/>
        <w:br w:type="column"/>
      </w: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1008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2362" w:right="-20"/>
        <w:jc w:val="left"/>
        <w:tabs>
          <w:tab w:pos="47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974" w:right="-20"/>
        <w:jc w:val="left"/>
        <w:tabs>
          <w:tab w:pos="546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223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8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2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4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7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1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5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5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5"/>
        </w:rPr>
        <w:t>ści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5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y)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8" w:space="1285"/>
            <w:col w:w="7720"/>
          </w:cols>
        </w:sectPr>
      </w:pPr>
      <w:rPr/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/>
        <w:br w:type="column"/>
      </w: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1008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0" w:after="0" w:line="240" w:lineRule="auto"/>
        <w:ind w:left="2362" w:right="-20"/>
        <w:jc w:val="left"/>
        <w:tabs>
          <w:tab w:pos="47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974" w:right="-20"/>
        <w:jc w:val="left"/>
        <w:tabs>
          <w:tab w:pos="546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223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8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2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4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7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1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8" w:space="1285"/>
            <w:col w:w="7720"/>
          </w:cols>
        </w:sectPr>
      </w:pPr>
      <w:rPr/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/>
        <w:br w:type="column"/>
      </w: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1008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0" w:after="0" w:line="240" w:lineRule="auto"/>
        <w:ind w:left="2405" w:right="-20"/>
        <w:jc w:val="left"/>
        <w:tabs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66" w:right="-20"/>
        <w:jc w:val="left"/>
        <w:tabs>
          <w:tab w:pos="5540" w:val="left"/>
          <w:tab w:pos="73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223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8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2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4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7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1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8" w:space="1285"/>
            <w:col w:w="7720"/>
          </w:cols>
        </w:sectPr>
      </w:pPr>
      <w:rPr/>
    </w:p>
    <w:p>
      <w:pPr>
        <w:spacing w:before="0" w:after="0" w:line="240" w:lineRule="auto"/>
        <w:ind w:left="5605" w:right="-20"/>
        <w:jc w:val="left"/>
        <w:tabs>
          <w:tab w:pos="80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7266" w:right="-20"/>
        <w:jc w:val="left"/>
        <w:tabs>
          <w:tab w:pos="8740" w:val="left"/>
          <w:tab w:pos="105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180" w:lineRule="exact"/>
        <w:ind w:left="118" w:right="-20"/>
        <w:jc w:val="left"/>
        <w:tabs>
          <w:tab w:pos="2060" w:val="left"/>
          <w:tab w:pos="3200" w:val="left"/>
          <w:tab w:pos="9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10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45316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0"/>
          <w:w w:val="112"/>
          <w:b/>
          <w:bCs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2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12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2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7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7"/>
          <w:b/>
          <w:bCs/>
        </w:rPr>
        <w:t>za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7"/>
          <w:b/>
          <w:bCs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7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17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9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9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9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9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6"/>
          <w:w w:val="119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  <w:position w:val="-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2"/>
          <w:position w:val="-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50" w:lineRule="auto"/>
        <w:ind w:left="1138" w:right="2396" w:firstLine="-1138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4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y)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7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8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6"/>
          <w:w w:val="11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5"/>
        </w:rPr>
        <w:t>yk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5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</w:rPr>
        <w:t>ym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2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1138" w:right="-20"/>
        <w:jc w:val="left"/>
        <w:tabs>
          <w:tab w:pos="3540" w:val="left"/>
          <w:tab w:pos="59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5203" w:right="-20"/>
        <w:jc w:val="left"/>
        <w:tabs>
          <w:tab w:pos="6680" w:val="left"/>
          <w:tab w:pos="84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position w:val="-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50"/>
            <w:col w:w="8858"/>
          </w:cols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pict>
          <v:group style="position:absolute;margin-left:28.08005pt;margin-top:56.960049pt;width:538.7999pt;height:712.07990pt;mso-position-horizontal-relative:page;mso-position-vertical-relative:page;z-index:-1099" coordorigin="562,1139" coordsize="10776,14242">
            <v:group style="position:absolute;left:1306;top:1144;width:2;height:14232" coordorigin="1306,1144" coordsize="2,14232">
              <v:shape style="position:absolute;left:1306;top:1144;width:2;height:14232" coordorigin="1306,1144" coordsize="0,14232" path="m1306,1144l1306,15376e" filled="f" stroked="t" strokeweight=".4799pt" strokecolor="#000000">
                <v:path arrowok="t"/>
              </v:shape>
            </v:group>
            <v:group style="position:absolute;left:2510;top:1144;width:2;height:14232" coordorigin="2510,1144" coordsize="2,14232">
              <v:shape style="position:absolute;left:2510;top:1144;width:2;height:14232" coordorigin="2510,1144" coordsize="0,14232" path="m2510,1144l2510,15376e" filled="f" stroked="t" strokeweight=".4799pt" strokecolor="#000000">
                <v:path arrowok="t"/>
              </v:shape>
            </v:group>
            <v:group style="position:absolute;left:3648;top:1144;width:2;height:14232" coordorigin="3648,1144" coordsize="2,14232">
              <v:shape style="position:absolute;left:3648;top:1144;width:2;height:14232" coordorigin="3648,1144" coordsize="0,14232" path="m3648,1144l3648,15376e" filled="f" stroked="t" strokeweight=".4799pt" strokecolor="#000000">
                <v:path arrowok="t"/>
              </v:shape>
            </v:group>
            <v:group style="position:absolute;left:9571;top:1144;width:2;height:14232" coordorigin="9571,1144" coordsize="2,14232">
              <v:shape style="position:absolute;left:9571;top:1144;width:2;height:14232" coordorigin="9571,1144" coordsize="0,14232" path="m9571,1144l9571,15376e" filled="f" stroked="t" strokeweight=".4799pt" strokecolor="#000000">
                <v:path arrowok="t"/>
              </v:shape>
            </v:group>
            <v:group style="position:absolute;left:10406;top:1144;width:2;height:14232" coordorigin="10406,1144" coordsize="2,14232">
              <v:shape style="position:absolute;left:10406;top:1144;width:2;height:14232" coordorigin="10406,1144" coordsize="0,14232" path="m10406,1144l10406,15376e" filled="f" stroked="t" strokeweight=".4799pt" strokecolor="#000000">
                <v:path arrowok="t"/>
              </v:shape>
            </v:group>
            <v:group style="position:absolute;left:11333;top:1144;width:2;height:14232" coordorigin="11333,1144" coordsize="2,14232">
              <v:shape style="position:absolute;left:11333;top:1144;width:2;height:14232" coordorigin="11333,1144" coordsize="0,14232" path="m11333,1144l11333,15376e" filled="f" stroked="t" strokeweight=".4799pt" strokecolor="#000000">
                <v:path arrowok="t"/>
              </v:shape>
            </v:group>
            <v:group style="position:absolute;left:566;top:1144;width:10766;height:2" coordorigin="566,1144" coordsize="10766,2">
              <v:shape style="position:absolute;left:566;top:1144;width:10766;height:2" coordorigin="566,1144" coordsize="10766,0" path="m566,1144l11333,1144e" filled="f" stroked="t" strokeweight=".4799pt" strokecolor="#000000">
                <v:path arrowok="t"/>
              </v:shape>
            </v:group>
            <v:group style="position:absolute;left:566;top:1538;width:10766;height:2" coordorigin="566,1538" coordsize="10766,2">
              <v:shape style="position:absolute;left:566;top:1538;width:10766;height:2" coordorigin="566,1538" coordsize="10766,0" path="m566,1538l11333,1538e" filled="f" stroked="t" strokeweight=".4799pt" strokecolor="#000000">
                <v:path arrowok="t"/>
              </v:shape>
            </v:group>
            <v:group style="position:absolute;left:566;top:1144;width:2;height:14232" coordorigin="566,1144" coordsize="2,14232">
              <v:shape style="position:absolute;left:566;top:1144;width:2;height:14232" coordorigin="566,1144" coordsize="0,14232" path="m566,1144l566,15376e" filled="f" stroked="t" strokeweight=".4799pt" strokecolor="#000000">
                <v:path arrowok="t"/>
              </v:shape>
            </v:group>
            <v:group style="position:absolute;left:8366;top:2114;width:1205;height:2" coordorigin="8366,2114" coordsize="1205,2">
              <v:shape style="position:absolute;left:8366;top:2114;width:1205;height:2" coordorigin="8366,2114" coordsize="1205,0" path="m8366,2114l9571,2114e" filled="f" stroked="t" strokeweight=".4799pt" strokecolor="#000000">
                <v:path arrowok="t"/>
              </v:shape>
            </v:group>
            <v:group style="position:absolute;left:566;top:2306;width:10766;height:2" coordorigin="566,2306" coordsize="10766,2">
              <v:shape style="position:absolute;left:566;top:2306;width:10766;height:2" coordorigin="566,2306" coordsize="10766,0" path="m566,2306l11333,2306e" filled="f" stroked="t" strokeweight=".4799pt" strokecolor="#000000">
                <v:path arrowok="t"/>
              </v:shape>
            </v:group>
            <v:group style="position:absolute;left:8275;top:3458;width:1296;height:2" coordorigin="8275,3458" coordsize="1296,2">
              <v:shape style="position:absolute;left:8275;top:3458;width:1296;height:2" coordorigin="8275,3458" coordsize="1296,0" path="m8275,3458l9571,3458e" filled="f" stroked="t" strokeweight=".4799pt" strokecolor="#000000">
                <v:path arrowok="t"/>
              </v:shape>
            </v:group>
            <v:group style="position:absolute;left:566;top:3650;width:10766;height:2" coordorigin="566,3650" coordsize="10766,2">
              <v:shape style="position:absolute;left:566;top:3650;width:10766;height:2" coordorigin="566,3650" coordsize="10766,0" path="m566,3650l11333,3650e" filled="f" stroked="t" strokeweight=".4799pt" strokecolor="#000000">
                <v:path arrowok="t"/>
              </v:shape>
            </v:group>
            <v:group style="position:absolute;left:8366;top:4226;width:1205;height:2" coordorigin="8366,4226" coordsize="1205,2">
              <v:shape style="position:absolute;left:8366;top:4226;width:1205;height:2" coordorigin="8366,4226" coordsize="1205,0" path="m8366,4226l9571,4226e" filled="f" stroked="t" strokeweight=".4799pt" strokecolor="#000000">
                <v:path arrowok="t"/>
              </v:shape>
            </v:group>
            <v:group style="position:absolute;left:566;top:4418;width:10766;height:2" coordorigin="566,4418" coordsize="10766,2">
              <v:shape style="position:absolute;left:566;top:4418;width:10766;height:2" coordorigin="566,4418" coordsize="10766,0" path="m566,4418l11333,4418e" filled="f" stroked="t" strokeweight=".4799pt" strokecolor="#000000">
                <v:path arrowok="t"/>
              </v:shape>
            </v:group>
            <v:group style="position:absolute;left:8366;top:5570;width:1205;height:2" coordorigin="8366,5570" coordsize="1205,2">
              <v:shape style="position:absolute;left:8366;top:5570;width:1205;height:2" coordorigin="8366,5570" coordsize="1205,0" path="m8366,5570l9571,5570e" filled="f" stroked="t" strokeweight=".4799pt" strokecolor="#000000">
                <v:path arrowok="t"/>
              </v:shape>
            </v:group>
            <v:group style="position:absolute;left:566;top:5762;width:10766;height:2" coordorigin="566,5762" coordsize="10766,2">
              <v:shape style="position:absolute;left:566;top:5762;width:10766;height:2" coordorigin="566,5762" coordsize="10766,0" path="m566,5762l11333,5762e" filled="f" stroked="t" strokeweight=".4799pt" strokecolor="#000000">
                <v:path arrowok="t"/>
              </v:shape>
            </v:group>
            <v:group style="position:absolute;left:8458;top:6338;width:1114;height:2" coordorigin="8458,6338" coordsize="1114,2">
              <v:shape style="position:absolute;left:8458;top:6338;width:1114;height:2" coordorigin="8458,6338" coordsize="1114,0" path="m8458,6338l9571,6338e" filled="f" stroked="t" strokeweight=".4799pt" strokecolor="#000000">
                <v:path arrowok="t"/>
              </v:shape>
            </v:group>
            <v:group style="position:absolute;left:566;top:6530;width:10766;height:2" coordorigin="566,6530" coordsize="10766,2">
              <v:shape style="position:absolute;left:566;top:6530;width:10766;height:2" coordorigin="566,6530" coordsize="10766,0" path="m566,6530l11333,6530e" filled="f" stroked="t" strokeweight=".4799pt" strokecolor="#000000">
                <v:path arrowok="t"/>
              </v:shape>
            </v:group>
            <v:group style="position:absolute;left:8458;top:7106;width:1114;height:2" coordorigin="8458,7106" coordsize="1114,2">
              <v:shape style="position:absolute;left:8458;top:7106;width:1114;height:2" coordorigin="8458,7106" coordsize="1114,0" path="m8458,7106l9571,7106e" filled="f" stroked="t" strokeweight=".4799pt" strokecolor="#000000">
                <v:path arrowok="t"/>
              </v:shape>
            </v:group>
            <v:group style="position:absolute;left:566;top:7298;width:10766;height:2" coordorigin="566,7298" coordsize="10766,2">
              <v:shape style="position:absolute;left:566;top:7298;width:10766;height:2" coordorigin="566,7298" coordsize="10766,0" path="m566,7298l11333,7298e" filled="f" stroked="t" strokeweight=".4799pt" strokecolor="#000000">
                <v:path arrowok="t"/>
              </v:shape>
            </v:group>
            <v:group style="position:absolute;left:8366;top:7874;width:1205;height:2" coordorigin="8366,7874" coordsize="1205,2">
              <v:shape style="position:absolute;left:8366;top:7874;width:1205;height:2" coordorigin="8366,7874" coordsize="1205,0" path="m8366,7874l9571,7874e" filled="f" stroked="t" strokeweight=".4799pt" strokecolor="#000000">
                <v:path arrowok="t"/>
              </v:shape>
            </v:group>
            <v:group style="position:absolute;left:566;top:8066;width:10766;height:2" coordorigin="566,8066" coordsize="10766,2">
              <v:shape style="position:absolute;left:566;top:8066;width:10766;height:2" coordorigin="566,8066" coordsize="10766,0" path="m566,8066l11333,8066e" filled="f" stroked="t" strokeweight=".4799pt" strokecolor="#000000">
                <v:path arrowok="t"/>
              </v:shape>
            </v:group>
            <v:group style="position:absolute;left:8366;top:8642;width:1205;height:2" coordorigin="8366,8642" coordsize="1205,2">
              <v:shape style="position:absolute;left:8366;top:8642;width:1205;height:2" coordorigin="8366,8642" coordsize="1205,0" path="m8366,8642l9571,8642e" filled="f" stroked="t" strokeweight=".4799pt" strokecolor="#000000">
                <v:path arrowok="t"/>
              </v:shape>
            </v:group>
            <v:group style="position:absolute;left:566;top:8834;width:10766;height:2" coordorigin="566,8834" coordsize="10766,2">
              <v:shape style="position:absolute;left:566;top:8834;width:10766;height:2" coordorigin="566,8834" coordsize="10766,0" path="m566,8834l11333,8834e" filled="f" stroked="t" strokeweight=".4799pt" strokecolor="#000000">
                <v:path arrowok="t"/>
              </v:shape>
            </v:group>
            <v:group style="position:absolute;left:566;top:9227;width:10766;height:2" coordorigin="566,9227" coordsize="10766,2">
              <v:shape style="position:absolute;left:566;top:9227;width:10766;height:2" coordorigin="566,9227" coordsize="10766,0" path="m566,9227l11333,9227e" filled="f" stroked="t" strokeweight=".4799pt" strokecolor="#000000">
                <v:path arrowok="t"/>
              </v:shape>
            </v:group>
            <v:group style="position:absolute;left:8275;top:9611;width:1296;height:2" coordorigin="8275,9611" coordsize="1296,2">
              <v:shape style="position:absolute;left:8275;top:9611;width:1296;height:2" coordorigin="8275,9611" coordsize="1296,0" path="m8275,9611l9571,9611e" filled="f" stroked="t" strokeweight=".4799pt" strokecolor="#000000">
                <v:path arrowok="t"/>
              </v:shape>
            </v:group>
            <v:group style="position:absolute;left:566;top:9803;width:10766;height:2" coordorigin="566,9803" coordsize="10766,2">
              <v:shape style="position:absolute;left:566;top:9803;width:10766;height:2" coordorigin="566,9803" coordsize="10766,0" path="m566,9803l11333,9803e" filled="f" stroked="t" strokeweight=".4799pt" strokecolor="#000000">
                <v:path arrowok="t"/>
              </v:shape>
            </v:group>
            <v:group style="position:absolute;left:8366;top:10379;width:1205;height:2" coordorigin="8366,10379" coordsize="1205,2">
              <v:shape style="position:absolute;left:8366;top:10379;width:1205;height:2" coordorigin="8366,10379" coordsize="1205,0" path="m8366,10379l9571,10379e" filled="f" stroked="t" strokeweight=".4799pt" strokecolor="#000000">
                <v:path arrowok="t"/>
              </v:shape>
            </v:group>
            <v:group style="position:absolute;left:566;top:10571;width:10766;height:2" coordorigin="566,10571" coordsize="10766,2">
              <v:shape style="position:absolute;left:566;top:10571;width:10766;height:2" coordorigin="566,10571" coordsize="10766,0" path="m566,10571l11333,10571e" filled="f" stroked="t" strokeweight=".4799pt" strokecolor="#000000">
                <v:path arrowok="t"/>
              </v:shape>
            </v:group>
            <v:group style="position:absolute;left:8366;top:11147;width:1205;height:2" coordorigin="8366,11147" coordsize="1205,2">
              <v:shape style="position:absolute;left:8366;top:11147;width:1205;height:2" coordorigin="8366,11147" coordsize="1205,0" path="m8366,11147l9571,11147e" filled="f" stroked="t" strokeweight=".4799pt" strokecolor="#000000">
                <v:path arrowok="t"/>
              </v:shape>
            </v:group>
            <v:group style="position:absolute;left:566;top:11339;width:10766;height:2" coordorigin="566,11339" coordsize="10766,2">
              <v:shape style="position:absolute;left:566;top:11339;width:10766;height:2" coordorigin="566,11339" coordsize="10766,0" path="m566,11339l11333,11339e" filled="f" stroked="t" strokeweight=".4799pt" strokecolor="#000000">
                <v:path arrowok="t"/>
              </v:shape>
            </v:group>
            <v:group style="position:absolute;left:8366;top:12107;width:1205;height:2" coordorigin="8366,12107" coordsize="1205,2">
              <v:shape style="position:absolute;left:8366;top:12107;width:1205;height:2" coordorigin="8366,12107" coordsize="1205,0" path="m8366,12107l9571,12107e" filled="f" stroked="t" strokeweight=".4799pt" strokecolor="#000000">
                <v:path arrowok="t"/>
              </v:shape>
            </v:group>
            <v:group style="position:absolute;left:566;top:12299;width:10766;height:2" coordorigin="566,12299" coordsize="10766,2">
              <v:shape style="position:absolute;left:566;top:12299;width:10766;height:2" coordorigin="566,12299" coordsize="10766,0" path="m566,12299l11333,12299e" filled="f" stroked="t" strokeweight=".4799pt" strokecolor="#000000">
                <v:path arrowok="t"/>
              </v:shape>
            </v:group>
            <v:group style="position:absolute;left:8458;top:12875;width:1114;height:2" coordorigin="8458,12875" coordsize="1114,2">
              <v:shape style="position:absolute;left:8458;top:12875;width:1114;height:2" coordorigin="8458,12875" coordsize="1114,0" path="m8458,12875l9571,12875e" filled="f" stroked="t" strokeweight=".4799pt" strokecolor="#000000">
                <v:path arrowok="t"/>
              </v:shape>
            </v:group>
            <v:group style="position:absolute;left:566;top:13067;width:10766;height:2" coordorigin="566,13067" coordsize="10766,2">
              <v:shape style="position:absolute;left:566;top:13067;width:10766;height:2" coordorigin="566,13067" coordsize="10766,0" path="m566,13067l11333,13067e" filled="f" stroked="t" strokeweight=".4799pt" strokecolor="#000000">
                <v:path arrowok="t"/>
              </v:shape>
            </v:group>
            <v:group style="position:absolute;left:8458;top:13643;width:1114;height:2" coordorigin="8458,13643" coordsize="1114,2">
              <v:shape style="position:absolute;left:8458;top:13643;width:1114;height:2" coordorigin="8458,13643" coordsize="1114,0" path="m8458,13643l9571,13643e" filled="f" stroked="t" strokeweight=".4799pt" strokecolor="#000000">
                <v:path arrowok="t"/>
              </v:shape>
            </v:group>
            <v:group style="position:absolute;left:566;top:13835;width:10766;height:2" coordorigin="566,13835" coordsize="10766,2">
              <v:shape style="position:absolute;left:566;top:13835;width:10766;height:2" coordorigin="566,13835" coordsize="10766,0" path="m566,13835l11333,13835e" filled="f" stroked="t" strokeweight=".4799pt" strokecolor="#000000">
                <v:path arrowok="t"/>
              </v:shape>
            </v:group>
            <v:group style="position:absolute;left:566;top:14032;width:10766;height:2" coordorigin="566,14032" coordsize="10766,2">
              <v:shape style="position:absolute;left:566;top:14032;width:10766;height:2" coordorigin="566,14032" coordsize="10766,0" path="m566,14032l11333,14032e" filled="f" stroked="t" strokeweight=".4799pt" strokecolor="#000000">
                <v:path arrowok="t"/>
              </v:shape>
            </v:group>
            <v:group style="position:absolute;left:8458;top:14608;width:1114;height:2" coordorigin="8458,14608" coordsize="1114,2">
              <v:shape style="position:absolute;left:8458;top:14608;width:1114;height:2" coordorigin="8458,14608" coordsize="1114,0" path="m8458,14608l9571,14608e" filled="f" stroked="t" strokeweight=".4799pt" strokecolor="#000000">
                <v:path arrowok="t"/>
              </v:shape>
            </v:group>
            <v:group style="position:absolute;left:566;top:14800;width:10766;height:2" coordorigin="566,14800" coordsize="10766,2">
              <v:shape style="position:absolute;left:566;top:14800;width:10766;height:2" coordorigin="566,14800" coordsize="10766,0" path="m566,14800l11333,14800e" filled="f" stroked="t" strokeweight=".4799pt" strokecolor="#000000">
                <v:path arrowok="t"/>
              </v:shape>
            </v:group>
            <v:group style="position:absolute;left:8366;top:15184;width:1205;height:2" coordorigin="8366,15184" coordsize="1205,2">
              <v:shape style="position:absolute;left:8366;top:15184;width:1205;height:2" coordorigin="8366,15184" coordsize="1205,0" path="m8366,15184l9571,15184e" filled="f" stroked="t" strokeweight=".4799pt" strokecolor="#000000">
                <v:path arrowok="t"/>
              </v:shape>
            </v:group>
            <v:group style="position:absolute;left:566;top:15376;width:10766;height:2" coordorigin="566,15376" coordsize="10766,2">
              <v:shape style="position:absolute;left:566;top:15376;width:10766;height:2" coordorigin="566,15376" coordsize="10766,0" path="m566,15376l11333,15376e" filled="f" stroked="t" strokeweight=".4799pt" strokecolor="#000000">
                <v:path arrowok="t"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20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80" w:val="left"/>
          <w:tab w:pos="58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112" w:right="-20"/>
        <w:jc w:val="left"/>
        <w:tabs>
          <w:tab w:pos="6600" w:val="left"/>
          <w:tab w:pos="83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50"/>
            <w:col w:w="8858"/>
          </w:cols>
        </w:sectPr>
      </w:pPr>
      <w:rPr/>
    </w:p>
    <w:p>
      <w:pPr>
        <w:spacing w:before="5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601" w:type="dxa"/>
      </w:tblPr>
      <w:tblGrid/>
      <w:tr>
        <w:trPr>
          <w:trHeight w:val="394" w:hRule="exact"/>
        </w:trPr>
        <w:tc>
          <w:tcPr>
            <w:tcW w:w="739" w:type="dxa"/>
            <w:tcBorders>
              <w:top w:val="single" w:sz="3.8392" w:space="0" w:color="000000"/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237" w:right="225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1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205" w:type="dxa"/>
            <w:tcBorders>
              <w:top w:val="single" w:sz="3.8392" w:space="0" w:color="000000"/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405" w:right="386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94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13" w:after="0" w:line="240" w:lineRule="auto"/>
              <w:ind w:left="285" w:right="263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5"/>
                <w:w w:val="114"/>
                <w:b/>
                <w:bCs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85"/>
                <w:b/>
                <w:bCs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138" w:type="dxa"/>
            <w:tcBorders>
              <w:top w:val="single" w:sz="3.8392" w:space="0" w:color="000000"/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240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  <w:b/>
                <w:bCs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96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5923" w:type="dxa"/>
            <w:gridSpan w:val="2"/>
            <w:tcBorders>
              <w:top w:val="single" w:sz="3.8392" w:space="0" w:color="000000"/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164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0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  <w:b/>
                <w:bCs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  <w:b/>
                <w:bCs/>
              </w:rPr>
              <w:t>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8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6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16"/>
                <w:b/>
                <w:bCs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6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6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  <w:b/>
                <w:bCs/>
              </w:rPr>
              <w:t>ze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6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2"/>
                <w:w w:val="116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6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6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6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7"/>
                <w:w w:val="116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35" w:type="dxa"/>
            <w:tcBorders>
              <w:top w:val="single" w:sz="3.8392" w:space="0" w:color="000000"/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250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b/>
                <w:bCs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8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926" w:type="dxa"/>
            <w:tcBorders>
              <w:top w:val="single" w:sz="3.8392" w:space="0" w:color="000000"/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27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72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ć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576" w:hRule="exact"/>
        </w:trPr>
        <w:tc>
          <w:tcPr>
            <w:tcW w:w="739" w:type="dxa"/>
            <w:vMerge w:val="restart"/>
            <w:tcBorders>
              <w:top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205" w:type="dxa"/>
            <w:vMerge w:val="restart"/>
            <w:tcBorders>
              <w:top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1304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138" w:type="dxa"/>
            <w:vMerge w:val="restart"/>
            <w:tcBorders>
              <w:top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1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4810" w:type="dxa"/>
            <w:vMerge w:val="restart"/>
            <w:tcBorders>
              <w:top w:val="single" w:sz="3.8392" w:space="0" w:color="000000"/>
              <w:left w:val="single" w:sz="3.8392" w:space="0" w:color="000000"/>
              <w:right w:val="nil" w:sz="6" w:space="0" w:color="auto"/>
            </w:tcBorders>
          </w:tcPr>
          <w:p>
            <w:pPr>
              <w:spacing w:before="0" w:after="0" w:line="183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sku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nn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tabs>
                <w:tab w:pos="2460" w:val="left"/>
              </w:tabs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ab/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83" w:lineRule="exact"/>
              <w:ind w:right="5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: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114" w:type="dxa"/>
            <w:tcBorders>
              <w:top w:val="single" w:sz="3.8392" w:space="0" w:color="000000"/>
              <w:bottom w:val="single" w:sz="3.8392" w:space="0" w:color="000000"/>
              <w:left w:val="nil" w:sz="6" w:space="0" w:color="auto"/>
              <w:right w:val="single" w:sz="3.8392" w:space="0" w:color="000000"/>
            </w:tcBorders>
          </w:tcPr>
          <w:p>
            <w:pPr>
              <w:spacing w:before="0" w:after="0" w:line="183" w:lineRule="exact"/>
              <w:ind w:left="-3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ści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183" w:lineRule="exact"/>
              <w:ind w:left="7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=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 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000000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35" w:type="dxa"/>
            <w:vMerge w:val="restart"/>
            <w:tcBorders>
              <w:top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5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183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926" w:type="dxa"/>
            <w:vMerge w:val="restart"/>
            <w:tcBorders>
              <w:top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5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183" w:lineRule="exact"/>
              <w:ind w:right="48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192" w:hRule="exact"/>
        </w:trPr>
        <w:tc>
          <w:tcPr>
            <w:tcW w:w="739" w:type="dxa"/>
            <w:vMerge/>
            <w:tcBorders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  <w:tc>
          <w:tcPr>
            <w:tcW w:w="1205" w:type="dxa"/>
            <w:vMerge/>
            <w:tcBorders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  <w:tc>
          <w:tcPr>
            <w:tcW w:w="1138" w:type="dxa"/>
            <w:vMerge/>
            <w:tcBorders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  <w:tc>
          <w:tcPr>
            <w:tcW w:w="4810" w:type="dxa"/>
            <w:vMerge/>
            <w:tcBorders>
              <w:bottom w:val="single" w:sz="3.8392" w:space="0" w:color="000000"/>
              <w:left w:val="single" w:sz="3.8392" w:space="0" w:color="000000"/>
              <w:right w:val="nil" w:sz="6" w:space="0" w:color="auto"/>
            </w:tcBorders>
          </w:tcPr>
          <w:p>
            <w:pPr/>
            <w:rPr/>
          </w:p>
        </w:tc>
        <w:tc>
          <w:tcPr>
            <w:tcW w:w="1114" w:type="dxa"/>
            <w:tcBorders>
              <w:top w:val="single" w:sz="3.8392" w:space="0" w:color="000000"/>
              <w:bottom w:val="single" w:sz="3.8392" w:space="0" w:color="000000"/>
              <w:left w:val="nil" w:sz="6" w:space="0" w:color="auto"/>
              <w:right w:val="single" w:sz="3.8392" w:space="0" w:color="000000"/>
            </w:tcBorders>
          </w:tcPr>
          <w:p>
            <w:pPr>
              <w:spacing w:before="0" w:after="0" w:line="182" w:lineRule="exact"/>
              <w:ind w:right="48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35" w:type="dxa"/>
            <w:vMerge/>
            <w:tcBorders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  <w:tc>
          <w:tcPr>
            <w:tcW w:w="926" w:type="dxa"/>
            <w:vMerge/>
            <w:tcBorders>
              <w:bottom w:val="single" w:sz="3.83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</w:tr>
    </w:tbl>
    <w:p>
      <w:pPr>
        <w:spacing w:after="0"/>
        <w:sectPr>
          <w:pgMar w:header="589" w:footer="1059" w:top="940" w:bottom="1240" w:left="460" w:right="460"/>
          <w:pgSz w:w="11900" w:h="16840"/>
        </w:sectPr>
      </w:pPr>
      <w:rPr/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70" w:lineRule="exact"/>
        <w:ind w:left="4168" w:right="4144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1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42"/>
          <w:b/>
          <w:bCs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7"/>
          <w:b/>
          <w:bCs/>
          <w:position w:val="-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9"/>
          <w:b/>
          <w:bCs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8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9"/>
          <w:b/>
          <w:bCs/>
          <w:position w:val="-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11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11"/>
          <w:b/>
          <w:bCs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11"/>
          <w:b/>
          <w:bCs/>
          <w:position w:val="-1"/>
        </w:rPr>
        <w:t>y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400997" w:type="dxa"/>
      </w:tblPr>
      <w:tblGrid/>
      <w:tr>
        <w:trPr>
          <w:trHeight w:val="341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3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22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3505" w:right="3487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  <w:b/>
                <w:bCs/>
              </w:rPr>
              <w:t>za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9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  <w:b/>
                <w:bCs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06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235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b/>
                <w:bCs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8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200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64" w:after="0" w:line="240" w:lineRule="auto"/>
              <w:ind w:left="376" w:right="354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72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ć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384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2.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822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  <w:position w:val="-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position w:val="-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  <w:position w:val="-1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  <w:position w:val="-1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  <w:position w:val="-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  <w:position w:val="-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  <w:position w:val="-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806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position w:val="-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position w:val="-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1200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0" w:after="0" w:line="176" w:lineRule="exact"/>
              <w:ind w:left="39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058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847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350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position w:val="-1"/>
              </w:rPr>
              <w:t>164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position w:val="-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12032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</w:tr>
      <w:tr>
        <w:trPr>
          <w:trHeight w:val="197" w:hRule="exact"/>
        </w:trPr>
        <w:tc>
          <w:tcPr>
            <w:tcW w:w="9566" w:type="dxa"/>
            <w:gridSpan w:val="3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73" w:lineRule="exact"/>
              <w:ind w:right="48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"/>
                <w:w w:val="111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ze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"/>
                <w:w w:val="111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0"/>
                <w:b/>
                <w:bCs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3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4"/>
                <w:b/>
                <w:bCs/>
              </w:rPr>
              <w:t>za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ń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1"/>
                <w:b/>
                <w:bCs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: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200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0" w:after="0" w:line="173" w:lineRule="exact"/>
              <w:ind w:left="30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222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position w:val="-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9673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</w:tr>
    </w:tbl>
    <w:p>
      <w:pPr>
        <w:spacing w:before="5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70" w:lineRule="exact"/>
        <w:ind w:left="4105" w:right="4086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1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42"/>
          <w:b/>
          <w:bCs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7"/>
          <w:b/>
          <w:bCs/>
          <w:position w:val="-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9"/>
          <w:b/>
          <w:bCs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8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6"/>
          <w:b/>
          <w:bCs/>
          <w:position w:val="-1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ł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ó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7"/>
          <w:b/>
          <w:bCs/>
          <w:position w:val="-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400997" w:type="dxa"/>
      </w:tblPr>
      <w:tblGrid/>
      <w:tr>
        <w:trPr>
          <w:trHeight w:val="341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3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22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3438" w:right="3420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8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  <w:b/>
                <w:bCs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06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235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b/>
                <w:bCs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8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200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64" w:after="0" w:line="240" w:lineRule="auto"/>
              <w:ind w:left="376" w:right="354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72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ć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4800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6.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7.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8.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9.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10.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3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12.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13.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14.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15.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16.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17.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18.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19.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20.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22.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23.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24.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822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5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5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yn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3"/>
                <w:w w:val="115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syc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5"/>
                <w:w w:val="115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94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9"/>
              </w:rPr>
              <w:t>sa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ści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cyn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2604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yc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ści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4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un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4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un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4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85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5"/>
              </w:rPr>
              <w:t>yk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5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80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yc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3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2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5537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9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9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93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3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9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9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9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6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96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96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6"/>
              </w:rPr>
              <w:t>ki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5"/>
                <w:w w:val="96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200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4"/>
              </w:rPr>
              <w:t>ki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yn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94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9"/>
              </w:rPr>
              <w:t>sa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ści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ski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4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4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6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6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6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0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95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336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4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4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6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6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6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5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5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5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5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5"/>
              </w:rPr>
              <w:t>12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5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5"/>
              </w:rPr>
              <w:t>18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5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5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2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95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4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6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6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6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</w:rPr>
              <w:t>ca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9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9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2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95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4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6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6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6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</w:rPr>
              <w:t>ca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2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95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9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9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9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3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3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śc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3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9"/>
              </w:rPr>
              <w:t>ska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2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śc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2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9"/>
              </w:rPr>
              <w:t>ska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9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9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6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6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6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</w:rPr>
              <w:t>st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6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7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7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</w:rPr>
              <w:t>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7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ź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68,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25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4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94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6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6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cm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85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3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3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2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95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85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ych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200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1"/>
                <w:position w:val="-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  <w:position w:val="-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position w:val="-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  <w:position w:val="-1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  <w:position w:val="-1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  <w:position w:val="-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  <w:position w:val="-1"/>
              </w:rPr>
              <w:t>sk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position w:val="-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  <w:position w:val="-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position w:val="-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1"/>
                <w:position w:val="-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1"/>
                <w:position w:val="-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  <w:position w:val="-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806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462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2" w:after="0" w:line="190" w:lineRule="exact"/>
              <w:jc w:val="left"/>
              <w:rPr>
                <w:sz w:val="19"/>
                <w:szCs w:val="19"/>
              </w:rPr>
            </w:pPr>
            <w:rPr/>
            <w:r>
              <w:rPr>
                <w:sz w:val="19"/>
                <w:szCs w:val="19"/>
              </w:rPr>
            </w:r>
          </w:p>
          <w:p>
            <w:pPr>
              <w:spacing w:before="0" w:after="0" w:line="250" w:lineRule="auto"/>
              <w:ind w:left="67" w:right="462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50" w:lineRule="auto"/>
              <w:ind w:left="67" w:right="435"/>
              <w:jc w:val="both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200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0" w:after="0" w:line="176" w:lineRule="exact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00525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394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59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513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80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80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24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0105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145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right="4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185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64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70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392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0925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position w:val="-1"/>
              </w:rPr>
              <w:t>31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position w:val="-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7748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</w:tr>
    </w:tbl>
    <w:p>
      <w:pPr>
        <w:spacing w:before="5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70" w:lineRule="exact"/>
        <w:ind w:left="4307" w:right="4285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/>
        <w:pict>
          <v:group style="position:absolute;margin-left:28.32pt;margin-top:-27.856874pt;width:.1pt;height:.1pt;mso-position-horizontal-relative:page;mso-position-vertical-relative:paragraph;z-index:-1098" coordorigin="566,-557" coordsize="2,2">
            <v:shape style="position:absolute;left:566;top:-557;width:2;height:2" coordorigin="566,-557" coordsize="0,0" path="m566,-557e" filled="f" stroked="t" strokeweight="1.1999pt" strokecolor="#000000">
              <v:path arrowok="t"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1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42"/>
          <w:b/>
          <w:bCs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7"/>
          <w:b/>
          <w:bCs/>
          <w:position w:val="-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9"/>
          <w:b/>
          <w:bCs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8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42"/>
          <w:b/>
          <w:bCs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9"/>
          <w:b/>
          <w:bCs/>
          <w:position w:val="-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18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8"/>
          <w:b/>
          <w:bCs/>
          <w:position w:val="-1"/>
        </w:rPr>
        <w:t>ę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9"/>
          <w:b/>
          <w:bCs/>
          <w:position w:val="-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400997" w:type="dxa"/>
      </w:tblPr>
      <w:tblGrid/>
      <w:tr>
        <w:trPr>
          <w:trHeight w:val="341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3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410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3601" w:right="3583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  <w:b/>
                <w:bCs/>
              </w:rPr>
              <w:t>zę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  <w:b/>
                <w:bCs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06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235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b/>
                <w:bCs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8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018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64" w:after="0" w:line="240" w:lineRule="auto"/>
              <w:ind w:left="31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72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ć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1536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6.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7.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8.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8410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29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37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40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1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ź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śn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6"/>
              </w:rPr>
              <w:t>ym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4928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6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6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6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6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6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ys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</w:rPr>
              <w:t>śn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yc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250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5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5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5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yc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5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5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ż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2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ód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7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2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2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8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5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5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ód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5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yn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50" w:lineRule="auto"/>
              <w:ind w:left="67" w:right="4801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9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9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9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9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7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85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0"/>
              </w:rPr>
              <w:t>ź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5"/>
                <w:w w:val="11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3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9"/>
              </w:rPr>
              <w:t>Ż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9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3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9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4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06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412"/>
              <w:jc w:val="both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409"/>
              <w:jc w:val="both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018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0" w:after="0" w:line="176" w:lineRule="exact"/>
              <w:ind w:left="350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86185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2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2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50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75685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50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60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0068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59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24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20175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2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350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position w:val="-1"/>
              </w:rPr>
              <w:t>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position w:val="-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15335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</w:tr>
      <w:tr>
        <w:trPr>
          <w:trHeight w:val="197" w:hRule="exact"/>
        </w:trPr>
        <w:tc>
          <w:tcPr>
            <w:tcW w:w="9749" w:type="dxa"/>
            <w:gridSpan w:val="3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73" w:lineRule="exact"/>
              <w:ind w:left="6276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"/>
                <w:w w:val="111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ze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"/>
                <w:w w:val="111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100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0"/>
                <w:b/>
                <w:bCs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0"/>
                <w:b/>
                <w:bCs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3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4"/>
                <w:b/>
                <w:bCs/>
              </w:rPr>
              <w:t>za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ń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1"/>
                <w:b/>
                <w:bCs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: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18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0" w:after="0" w:line="173" w:lineRule="exact"/>
              <w:ind w:left="27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13"/>
                <w:position w:val="-1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14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position w:val="-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0306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</w:tr>
    </w:tbl>
    <w:p>
      <w:pPr>
        <w:spacing w:before="5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70" w:lineRule="exact"/>
        <w:ind w:left="5008" w:right="4989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w w:val="99"/>
          <w:b/>
          <w:bCs/>
          <w:position w:val="-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9"/>
          <w:b/>
          <w:bCs/>
          <w:position w:val="-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99"/>
          <w:b/>
          <w:bCs/>
          <w:position w:val="-1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8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40" w:lineRule="auto"/>
        <w:ind w:left="178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4"/>
          <w:w w:val="71"/>
          <w:b/>
          <w:bCs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9"/>
          <w:b/>
          <w:bCs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42"/>
          <w:b/>
          <w:bCs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83"/>
          <w:b/>
          <w:bCs/>
        </w:rPr>
        <w:t>j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99"/>
          <w:b/>
          <w:bCs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4"/>
          <w:w w:val="111"/>
          <w:b/>
          <w:bCs/>
        </w:rPr>
        <w:t>y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11"/>
          <w:b/>
          <w:bCs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11"/>
          <w:b/>
          <w:bCs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9"/>
          <w:b/>
          <w:bCs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9"/>
          <w:b/>
          <w:bCs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400997" w:type="dxa"/>
      </w:tblPr>
      <w:tblGrid/>
      <w:tr>
        <w:trPr>
          <w:trHeight w:val="341" w:hRule="exact"/>
        </w:trPr>
        <w:tc>
          <w:tcPr>
            <w:tcW w:w="696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2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702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3294" w:right="3280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104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206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94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9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0"/>
                <w:b/>
                <w:bCs/>
              </w:rPr>
              <w:t>%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35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269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3"/>
                <w:w w:val="93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5"/>
                <w:w w:val="113"/>
                <w:b/>
                <w:bCs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104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64" w:after="0" w:line="240" w:lineRule="auto"/>
              <w:ind w:left="226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0"/>
                <w:w w:val="96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ć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192" w:hRule="exact"/>
        </w:trPr>
        <w:tc>
          <w:tcPr>
            <w:tcW w:w="696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68" w:lineRule="exact"/>
              <w:ind w:right="45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702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68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  <w:position w:val="-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position w:val="-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7"/>
                <w:position w:val="-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7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  <w:position w:val="-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  <w:position w:val="-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7"/>
                <w:position w:val="-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  <w:position w:val="-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  <w:position w:val="-1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  <w:position w:val="-1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9"/>
                <w:w w:val="117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  <w:position w:val="-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4"/>
                <w:position w:val="-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94"/>
                <w:position w:val="-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position w:val="-1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  <w:position w:val="-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  <w:position w:val="-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  <w:position w:val="-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1104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  <w:tc>
          <w:tcPr>
            <w:tcW w:w="835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68" w:lineRule="exact"/>
              <w:ind w:left="19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4"/>
                <w:position w:val="-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  <w:position w:val="-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position w:val="-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1104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/>
            <w:rPr/>
          </w:p>
        </w:tc>
      </w:tr>
    </w:tbl>
    <w:sectPr>
      <w:pgMar w:header="589" w:footer="1059" w:top="940" w:bottom="1300" w:left="460" w:right="460"/>
      <w:pgSz w:w="11900" w:h="16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238"/>
    <w:family w:val="roman"/>
    <w:pitch w:val="variable"/>
  </w:font>
  <w:font w:name="Arial">
    <w:altName w:val="Arial"/>
    <w:charset w:val="238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98.600006pt;margin-top:775.347839pt;width:165.477386pt;height:29.36pt;mso-position-horizontal-relative:page;mso-position-vertical-relative:page;z-index:-1097" type="#_x0000_t202" filled="f" stroked="f">
          <v:textbox inset="0,0,0,0">
            <w:txbxContent>
              <w:p>
                <w:pPr>
                  <w:spacing w:before="3" w:after="0" w:line="250" w:lineRule="auto"/>
                  <w:ind w:left="141" w:firstLine="-149"/>
                  <w:jc w:val="righ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1.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7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1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g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21"/>
                  </w:rPr>
                  <w:t>s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1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01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12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12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nu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3"/>
                    <w:w w:val="112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c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6"/>
                    <w:w w:val="112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ę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ści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1"/>
                    <w:w w:val="112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12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112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g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u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3"/>
                    <w:w w:val="112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14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g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ą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j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01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ą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2.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7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10"/>
                  </w:rPr>
                  <w:t>B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0"/>
                  </w:rPr>
                  <w:t>u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0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0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8"/>
                    <w:w w:val="110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0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6"/>
                    <w:w w:val="109"/>
                  </w:rPr>
                  <w:t>m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4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,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6"/>
                    <w:w w:val="109"/>
                  </w:rPr>
                  <w:t>m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2"/>
                    <w:w w:val="81"/>
                  </w:rPr>
                  <w:t>ł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81"/>
                  </w:rPr>
                  <w:t>j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81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ch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01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1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01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u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4"/>
                    <w:w w:val="101"/>
                  </w:rPr>
                  <w:t>y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,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l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5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15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5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5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15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ś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12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01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l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13"/>
                  </w:rPr>
                  <w:t>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13"/>
                  </w:rPr>
                  <w:t>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0.92pt;margin-top:28.467833pt;width:155.589444pt;height:19.760pt;mso-position-horizontal-relative:page;mso-position-vertical-relative:page;z-index:-1101" type="#_x0000_t202" filled="f" stroked="f">
          <v:textbox inset="0,0,0,0">
            <w:txbxContent>
              <w:p>
                <w:pPr>
                  <w:spacing w:before="3" w:after="0" w:line="250" w:lineRule="auto"/>
                  <w:ind w:left="20" w:right="-28"/>
                  <w:jc w:val="lef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B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4"/>
                    <w:w w:val="100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-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25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3"/>
                    <w:w w:val="106"/>
                  </w:rPr>
                  <w:t>M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6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6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6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6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06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6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6"/>
                  </w:rPr>
                  <w:t>-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5"/>
                    <w:w w:val="106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0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sw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28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S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9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-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3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31"/>
                  </w:rPr>
                  <w:t>s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3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l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1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01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0"/>
                  </w:rPr>
                  <w:t>yc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0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27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07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7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6"/>
                    <w:w w:val="107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-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3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7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7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22"/>
                  </w:rPr>
                  <w:t>s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22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01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1"/>
                  </w:rPr>
                  <w:t>ys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11"/>
                  </w:rPr>
                  <w:t>-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03.399994pt;margin-top:28.467833pt;width:165.216053pt;height:19.760pt;mso-position-horizontal-relative:page;mso-position-vertical-relative:page;z-index:-1100" type="#_x0000_t202" filled="f" stroked="f">
          <v:textbox inset="0,0,0,0">
            <w:txbxContent>
              <w:p>
                <w:pPr>
                  <w:spacing w:before="3" w:after="0" w:line="240" w:lineRule="auto"/>
                  <w:ind w:left="20" w:right="-20"/>
                  <w:jc w:val="lef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1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u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10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4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0"/>
                  </w:rPr>
                  <w:t>(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2"/>
                    <w:w w:val="100"/>
                  </w:rPr>
                  <w:t>C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)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4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2"/>
                    <w:w w:val="112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12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c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12"/>
                  </w:rPr>
                  <w:t>m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1994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-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20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4"/>
                    <w:w w:val="113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(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l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c.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4"/>
                    <w:w w:val="113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4"/>
                    <w:w w:val="113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4"/>
                    <w:w w:val="113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18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1"/>
                  </w:rPr>
                  <w:t>)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00.839996pt;margin-top:38.067833pt;width:35.710378pt;height:10.16pt;mso-position-horizontal-relative:page;mso-position-vertical-relative:page;z-index:-1099" type="#_x0000_t202" filled="f" stroked="f">
          <v:textbox inset="0,0,0,0">
            <w:txbxContent>
              <w:p>
                <w:pPr>
                  <w:spacing w:before="3" w:after="0" w:line="240" w:lineRule="auto"/>
                  <w:ind w:left="20" w:right="-44"/>
                  <w:jc w:val="lef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5"/>
                  </w:rPr>
                  <w:t>s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15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15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5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5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5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5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1"/>
                  </w:rPr>
                  <w:t>: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60.080017pt;margin-top:38.067833pt;width:8.536053pt;height:10.16pt;mso-position-horizontal-relative:page;mso-position-vertical-relative:page;z-index:-1098" type="#_x0000_t202" filled="f" stroked="f">
          <v:textbox inset="0,0,0,0">
            <w:txbxContent>
              <w:p>
                <w:pPr>
                  <w:spacing w:before="3" w:after="0" w:line="240" w:lineRule="auto"/>
                  <w:ind w:left="40" w:right="-20"/>
                  <w:jc w:val="lef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w w:val="113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2017-04-13T11:21:02Z</dcterms:created>
  <dcterms:modified xsi:type="dcterms:W3CDTF">2017-04-13T11:21:02Z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2017-01-05T00:00:00Z</vt:filetime>
  </property>
  <property fmtid="{D5CDD505-2E9C-101B-9397-08002B2CF9AE}" pid="3" name="LastSaved">
    <vt:filetime>2017-04-13T00:00:00Z</vt:filetime>
  </property>
</Properties>
</file>